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65E0F" w14:textId="5504E44F" w:rsidR="00BE33C9" w:rsidRPr="00EE5AAF" w:rsidRDefault="00EE5AAF">
      <w:pPr>
        <w:pStyle w:val="Month"/>
        <w:rPr>
          <w:sz w:val="144"/>
          <w:szCs w:val="144"/>
        </w:rPr>
      </w:pPr>
      <w:r w:rsidRPr="00EE5AAF">
        <w:rPr>
          <w:sz w:val="144"/>
          <w:szCs w:val="144"/>
        </w:rPr>
        <w:t>Month/Year</w:t>
      </w:r>
    </w:p>
    <w:tbl>
      <w:tblPr>
        <w:tblW w:w="4986" w:type="pct"/>
        <w:tblLayout w:type="fixed"/>
        <w:tblCellMar>
          <w:top w:w="43" w:type="dxa"/>
          <w:left w:w="0" w:type="dxa"/>
          <w:bottom w:w="115" w:type="dxa"/>
          <w:right w:w="187" w:type="dxa"/>
        </w:tblCellMar>
        <w:tblLook w:val="04A0" w:firstRow="1" w:lastRow="0" w:firstColumn="1" w:lastColumn="0" w:noHBand="0" w:noVBand="1"/>
        <w:tblCaption w:val="Calendar layout table"/>
      </w:tblPr>
      <w:tblGrid>
        <w:gridCol w:w="1529"/>
        <w:gridCol w:w="1529"/>
        <w:gridCol w:w="1530"/>
        <w:gridCol w:w="1532"/>
        <w:gridCol w:w="1530"/>
        <w:gridCol w:w="1530"/>
        <w:gridCol w:w="1532"/>
      </w:tblGrid>
      <w:tr w:rsidR="00BE33C9" w14:paraId="673C376A" w14:textId="77777777">
        <w:trPr>
          <w:tblHeader/>
        </w:trPr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7D329C8" w14:textId="77777777" w:rsidR="00BE33C9" w:rsidRDefault="00C47FD1">
            <w:pPr>
              <w:pStyle w:val="Day"/>
            </w:pPr>
            <w:r>
              <w:t>Sun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2AF6D0AC" w14:textId="77777777" w:rsidR="00BE33C9" w:rsidRDefault="00C47FD1">
            <w:pPr>
              <w:pStyle w:val="Day"/>
            </w:pPr>
            <w:r>
              <w:t>mon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9B0295B" w14:textId="77777777" w:rsidR="00BE33C9" w:rsidRDefault="00C47FD1">
            <w:pPr>
              <w:pStyle w:val="Day"/>
            </w:pPr>
            <w:r>
              <w:t>tue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62F5DDA" w14:textId="77777777" w:rsidR="00BE33C9" w:rsidRDefault="00C47FD1">
            <w:pPr>
              <w:pStyle w:val="Day"/>
            </w:pPr>
            <w:r>
              <w:t>wed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72304D35" w14:textId="77777777" w:rsidR="00BE33C9" w:rsidRDefault="00C47FD1">
            <w:pPr>
              <w:pStyle w:val="Day"/>
            </w:pPr>
            <w:r>
              <w:t>thu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20EE25D" w14:textId="77777777" w:rsidR="00BE33C9" w:rsidRDefault="00C47FD1">
            <w:pPr>
              <w:pStyle w:val="Day"/>
            </w:pPr>
            <w:r>
              <w:t>fri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00EEA38" w14:textId="77777777" w:rsidR="00BE33C9" w:rsidRDefault="00C47FD1">
            <w:pPr>
              <w:pStyle w:val="Day"/>
            </w:pPr>
            <w:r>
              <w:t>sat</w:t>
            </w:r>
          </w:p>
        </w:tc>
      </w:tr>
      <w:tr w:rsidR="00BE33C9" w14:paraId="0FF8C3A4" w14:textId="77777777"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0C26CBE1" w14:textId="77777777" w:rsidR="00BE33C9" w:rsidRDefault="00C47FD1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MonthStart \@ dddd </w:instrText>
            </w:r>
            <w:r>
              <w:rPr>
                <w:rStyle w:val="Emphasis"/>
              </w:rPr>
              <w:fldChar w:fldCharType="separate"/>
            </w:r>
            <w:r w:rsidR="00EE5AAF">
              <w:rPr>
                <w:rStyle w:val="Emphasis"/>
              </w:rPr>
              <w:instrText>Monday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“Sunday" 1 ""\# 0#</w:instrTex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7683F92" w14:textId="77777777" w:rsidR="00BE33C9" w:rsidRPr="009737CB" w:rsidRDefault="00C47FD1">
            <w:pPr>
              <w:pStyle w:val="Date"/>
              <w:rPr>
                <w:color w:val="000000" w:themeColor="text1"/>
                <w:highlight w:val="yellow"/>
              </w:rPr>
            </w:pPr>
            <w:r w:rsidRPr="009737CB">
              <w:rPr>
                <w:color w:val="000000" w:themeColor="text1"/>
                <w:highlight w:val="yellow"/>
              </w:rPr>
              <w:fldChar w:fldCharType="begin"/>
            </w:r>
            <w:r w:rsidRPr="009737CB">
              <w:rPr>
                <w:color w:val="000000" w:themeColor="text1"/>
                <w:highlight w:val="yellow"/>
              </w:rPr>
              <w:instrText xml:space="preserve"> IF </w:instrText>
            </w:r>
            <w:r w:rsidRPr="009737CB">
              <w:rPr>
                <w:color w:val="000000" w:themeColor="text1"/>
                <w:highlight w:val="yellow"/>
              </w:rPr>
              <w:fldChar w:fldCharType="begin"/>
            </w:r>
            <w:r w:rsidRPr="009737CB">
              <w:rPr>
                <w:color w:val="000000" w:themeColor="text1"/>
                <w:highlight w:val="yellow"/>
              </w:rPr>
              <w:instrText xml:space="preserve"> DocVariable MonthStart \@ dddd </w:instrText>
            </w:r>
            <w:r w:rsidRPr="009737CB">
              <w:rPr>
                <w:color w:val="000000" w:themeColor="text1"/>
                <w:highlight w:val="yellow"/>
              </w:rPr>
              <w:fldChar w:fldCharType="separate"/>
            </w:r>
            <w:r w:rsidR="00EE5AAF" w:rsidRPr="009737CB">
              <w:rPr>
                <w:color w:val="000000" w:themeColor="text1"/>
                <w:highlight w:val="yellow"/>
              </w:rPr>
              <w:instrText>Monday</w:instrText>
            </w:r>
            <w:r w:rsidRPr="009737CB">
              <w:rPr>
                <w:color w:val="000000" w:themeColor="text1"/>
                <w:highlight w:val="yellow"/>
              </w:rPr>
              <w:fldChar w:fldCharType="end"/>
            </w:r>
            <w:r w:rsidRPr="009737CB">
              <w:rPr>
                <w:color w:val="000000" w:themeColor="text1"/>
                <w:highlight w:val="yellow"/>
              </w:rPr>
              <w:instrText xml:space="preserve"> = “Monday" 1 </w:instrText>
            </w:r>
            <w:r w:rsidRPr="009737CB">
              <w:rPr>
                <w:color w:val="000000" w:themeColor="text1"/>
                <w:highlight w:val="yellow"/>
              </w:rPr>
              <w:fldChar w:fldCharType="begin"/>
            </w:r>
            <w:r w:rsidRPr="009737CB">
              <w:rPr>
                <w:color w:val="000000" w:themeColor="text1"/>
                <w:highlight w:val="yellow"/>
              </w:rPr>
              <w:instrText xml:space="preserve"> IF </w:instrText>
            </w:r>
            <w:r w:rsidRPr="009737CB">
              <w:rPr>
                <w:color w:val="000000" w:themeColor="text1"/>
                <w:highlight w:val="yellow"/>
              </w:rPr>
              <w:fldChar w:fldCharType="begin"/>
            </w:r>
            <w:r w:rsidRPr="009737CB">
              <w:rPr>
                <w:color w:val="000000" w:themeColor="text1"/>
                <w:highlight w:val="yellow"/>
              </w:rPr>
              <w:instrText xml:space="preserve"> =A2 </w:instrText>
            </w:r>
            <w:r w:rsidRPr="009737CB">
              <w:rPr>
                <w:color w:val="000000" w:themeColor="text1"/>
                <w:highlight w:val="yellow"/>
              </w:rPr>
              <w:fldChar w:fldCharType="separate"/>
            </w:r>
            <w:r w:rsidR="00B75A54" w:rsidRPr="009737CB">
              <w:rPr>
                <w:noProof/>
                <w:color w:val="000000" w:themeColor="text1"/>
                <w:highlight w:val="yellow"/>
              </w:rPr>
              <w:instrText>0</w:instrText>
            </w:r>
            <w:r w:rsidRPr="009737CB">
              <w:rPr>
                <w:color w:val="000000" w:themeColor="text1"/>
                <w:highlight w:val="yellow"/>
              </w:rPr>
              <w:fldChar w:fldCharType="end"/>
            </w:r>
            <w:r w:rsidRPr="009737CB">
              <w:rPr>
                <w:color w:val="000000" w:themeColor="text1"/>
                <w:highlight w:val="yellow"/>
              </w:rPr>
              <w:instrText xml:space="preserve"> &lt;&gt; 0 </w:instrText>
            </w:r>
            <w:r w:rsidRPr="009737CB">
              <w:rPr>
                <w:color w:val="000000" w:themeColor="text1"/>
                <w:highlight w:val="yellow"/>
              </w:rPr>
              <w:fldChar w:fldCharType="begin"/>
            </w:r>
            <w:r w:rsidRPr="009737CB">
              <w:rPr>
                <w:color w:val="000000" w:themeColor="text1"/>
                <w:highlight w:val="yellow"/>
              </w:rPr>
              <w:instrText xml:space="preserve"> =A2+1 </w:instrText>
            </w:r>
            <w:r w:rsidRPr="009737CB">
              <w:rPr>
                <w:color w:val="000000" w:themeColor="text1"/>
                <w:highlight w:val="yellow"/>
              </w:rPr>
              <w:fldChar w:fldCharType="separate"/>
            </w:r>
            <w:r w:rsidRPr="009737CB">
              <w:rPr>
                <w:color w:val="000000" w:themeColor="text1"/>
                <w:highlight w:val="yellow"/>
              </w:rPr>
              <w:instrText>2</w:instrText>
            </w:r>
            <w:r w:rsidRPr="009737CB">
              <w:rPr>
                <w:color w:val="000000" w:themeColor="text1"/>
                <w:highlight w:val="yellow"/>
              </w:rPr>
              <w:fldChar w:fldCharType="end"/>
            </w:r>
            <w:r w:rsidRPr="009737CB">
              <w:rPr>
                <w:color w:val="000000" w:themeColor="text1"/>
                <w:highlight w:val="yellow"/>
              </w:rPr>
              <w:instrText xml:space="preserve"> "" </w:instrText>
            </w:r>
            <w:r w:rsidRPr="009737CB">
              <w:rPr>
                <w:color w:val="000000" w:themeColor="text1"/>
                <w:highlight w:val="yellow"/>
              </w:rPr>
              <w:fldChar w:fldCharType="end"/>
            </w:r>
            <w:r w:rsidRPr="009737CB">
              <w:rPr>
                <w:color w:val="000000" w:themeColor="text1"/>
                <w:highlight w:val="yellow"/>
              </w:rPr>
              <w:instrText>\# 0#</w:instrText>
            </w:r>
            <w:r w:rsidRPr="009737CB">
              <w:rPr>
                <w:color w:val="000000" w:themeColor="text1"/>
                <w:highlight w:val="yellow"/>
              </w:rPr>
              <w:fldChar w:fldCharType="separate"/>
            </w:r>
            <w:r w:rsidR="00EE5AAF" w:rsidRPr="009737CB">
              <w:rPr>
                <w:noProof/>
                <w:color w:val="000000" w:themeColor="text1"/>
                <w:highlight w:val="yellow"/>
              </w:rPr>
              <w:t>01</w:t>
            </w:r>
            <w:r w:rsidRPr="009737CB">
              <w:rPr>
                <w:color w:val="000000" w:themeColor="text1"/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055B8CCC" w14:textId="77777777" w:rsidR="00BE33C9" w:rsidRPr="009737CB" w:rsidRDefault="00C47FD1">
            <w:pPr>
              <w:pStyle w:val="Date"/>
              <w:rPr>
                <w:color w:val="000000" w:themeColor="text1"/>
                <w:highlight w:val="yellow"/>
              </w:rPr>
            </w:pPr>
            <w:r w:rsidRPr="009737CB">
              <w:rPr>
                <w:color w:val="000000" w:themeColor="text1"/>
                <w:highlight w:val="yellow"/>
              </w:rPr>
              <w:fldChar w:fldCharType="begin"/>
            </w:r>
            <w:r w:rsidRPr="009737CB">
              <w:rPr>
                <w:color w:val="000000" w:themeColor="text1"/>
                <w:highlight w:val="yellow"/>
              </w:rPr>
              <w:instrText xml:space="preserve"> IF </w:instrText>
            </w:r>
            <w:r w:rsidRPr="009737CB">
              <w:rPr>
                <w:color w:val="000000" w:themeColor="text1"/>
                <w:highlight w:val="yellow"/>
              </w:rPr>
              <w:fldChar w:fldCharType="begin"/>
            </w:r>
            <w:r w:rsidRPr="009737CB">
              <w:rPr>
                <w:color w:val="000000" w:themeColor="text1"/>
                <w:highlight w:val="yellow"/>
              </w:rPr>
              <w:instrText xml:space="preserve"> DocVariable MonthStart \@ dddd </w:instrText>
            </w:r>
            <w:r w:rsidRPr="009737CB">
              <w:rPr>
                <w:color w:val="000000" w:themeColor="text1"/>
                <w:highlight w:val="yellow"/>
              </w:rPr>
              <w:fldChar w:fldCharType="separate"/>
            </w:r>
            <w:r w:rsidR="00EE5AAF" w:rsidRPr="009737CB">
              <w:rPr>
                <w:color w:val="000000" w:themeColor="text1"/>
                <w:highlight w:val="yellow"/>
              </w:rPr>
              <w:instrText>Monday</w:instrText>
            </w:r>
            <w:r w:rsidRPr="009737CB">
              <w:rPr>
                <w:color w:val="000000" w:themeColor="text1"/>
                <w:highlight w:val="yellow"/>
              </w:rPr>
              <w:fldChar w:fldCharType="end"/>
            </w:r>
            <w:r w:rsidRPr="009737CB">
              <w:rPr>
                <w:color w:val="000000" w:themeColor="text1"/>
                <w:highlight w:val="yellow"/>
              </w:rPr>
              <w:instrText xml:space="preserve"> = “Tuesday" 01 </w:instrText>
            </w:r>
            <w:r w:rsidRPr="009737CB">
              <w:rPr>
                <w:color w:val="000000" w:themeColor="text1"/>
                <w:highlight w:val="yellow"/>
              </w:rPr>
              <w:fldChar w:fldCharType="begin"/>
            </w:r>
            <w:r w:rsidRPr="009737CB">
              <w:rPr>
                <w:color w:val="000000" w:themeColor="text1"/>
                <w:highlight w:val="yellow"/>
              </w:rPr>
              <w:instrText xml:space="preserve"> IF </w:instrText>
            </w:r>
            <w:r w:rsidRPr="009737CB">
              <w:rPr>
                <w:color w:val="000000" w:themeColor="text1"/>
                <w:highlight w:val="yellow"/>
              </w:rPr>
              <w:fldChar w:fldCharType="begin"/>
            </w:r>
            <w:r w:rsidRPr="009737CB">
              <w:rPr>
                <w:color w:val="000000" w:themeColor="text1"/>
                <w:highlight w:val="yellow"/>
              </w:rPr>
              <w:instrText xml:space="preserve"> =B2 </w:instrText>
            </w:r>
            <w:r w:rsidRPr="009737CB">
              <w:rPr>
                <w:color w:val="000000" w:themeColor="text1"/>
                <w:highlight w:val="yellow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yellow"/>
              </w:rPr>
              <w:instrText>1</w:instrText>
            </w:r>
            <w:r w:rsidRPr="009737CB">
              <w:rPr>
                <w:color w:val="000000" w:themeColor="text1"/>
                <w:highlight w:val="yellow"/>
              </w:rPr>
              <w:fldChar w:fldCharType="end"/>
            </w:r>
            <w:r w:rsidRPr="009737CB">
              <w:rPr>
                <w:color w:val="000000" w:themeColor="text1"/>
                <w:highlight w:val="yellow"/>
              </w:rPr>
              <w:instrText xml:space="preserve"> &lt;&gt; 0 </w:instrText>
            </w:r>
            <w:r w:rsidRPr="009737CB">
              <w:rPr>
                <w:color w:val="000000" w:themeColor="text1"/>
                <w:highlight w:val="yellow"/>
              </w:rPr>
              <w:fldChar w:fldCharType="begin"/>
            </w:r>
            <w:r w:rsidRPr="009737CB">
              <w:rPr>
                <w:color w:val="000000" w:themeColor="text1"/>
                <w:highlight w:val="yellow"/>
              </w:rPr>
              <w:instrText xml:space="preserve"> =B2+1 </w:instrText>
            </w:r>
            <w:r w:rsidRPr="009737CB">
              <w:rPr>
                <w:color w:val="000000" w:themeColor="text1"/>
                <w:highlight w:val="yellow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yellow"/>
              </w:rPr>
              <w:instrText>2</w:instrText>
            </w:r>
            <w:r w:rsidRPr="009737CB">
              <w:rPr>
                <w:color w:val="000000" w:themeColor="text1"/>
                <w:highlight w:val="yellow"/>
              </w:rPr>
              <w:fldChar w:fldCharType="end"/>
            </w:r>
            <w:r w:rsidRPr="009737CB">
              <w:rPr>
                <w:color w:val="000000" w:themeColor="text1"/>
                <w:highlight w:val="yellow"/>
              </w:rPr>
              <w:instrText xml:space="preserve"> "" </w:instrText>
            </w:r>
            <w:r w:rsidRPr="009737CB">
              <w:rPr>
                <w:color w:val="000000" w:themeColor="text1"/>
                <w:highlight w:val="yellow"/>
              </w:rPr>
              <w:fldChar w:fldCharType="separate"/>
            </w:r>
            <w:r w:rsidR="00EE5AAF" w:rsidRPr="009737CB">
              <w:rPr>
                <w:noProof/>
                <w:color w:val="000000" w:themeColor="text1"/>
                <w:highlight w:val="yellow"/>
              </w:rPr>
              <w:instrText>2</w:instrText>
            </w:r>
            <w:r w:rsidRPr="009737CB">
              <w:rPr>
                <w:color w:val="000000" w:themeColor="text1"/>
                <w:highlight w:val="yellow"/>
              </w:rPr>
              <w:fldChar w:fldCharType="end"/>
            </w:r>
            <w:r w:rsidRPr="009737CB">
              <w:rPr>
                <w:color w:val="000000" w:themeColor="text1"/>
                <w:highlight w:val="yellow"/>
              </w:rPr>
              <w:instrText>\# 0#</w:instrText>
            </w:r>
            <w:r w:rsidRPr="009737CB">
              <w:rPr>
                <w:color w:val="000000" w:themeColor="text1"/>
                <w:highlight w:val="yellow"/>
              </w:rPr>
              <w:fldChar w:fldCharType="separate"/>
            </w:r>
            <w:r w:rsidR="00EE5AAF" w:rsidRPr="009737CB">
              <w:rPr>
                <w:noProof/>
                <w:color w:val="000000" w:themeColor="text1"/>
                <w:highlight w:val="yellow"/>
              </w:rPr>
              <w:t>02</w:t>
            </w:r>
            <w:r w:rsidRPr="009737CB">
              <w:rPr>
                <w:color w:val="000000" w:themeColor="text1"/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  <w:vAlign w:val="bottom"/>
          </w:tcPr>
          <w:p w14:paraId="24352FE6" w14:textId="77777777" w:rsidR="00BE33C9" w:rsidRPr="009737CB" w:rsidRDefault="00C47FD1">
            <w:pPr>
              <w:pStyle w:val="Date"/>
              <w:rPr>
                <w:color w:val="000000" w:themeColor="text1"/>
                <w:highlight w:val="yellow"/>
              </w:rPr>
            </w:pPr>
            <w:r w:rsidRPr="009737CB">
              <w:rPr>
                <w:color w:val="000000" w:themeColor="text1"/>
                <w:highlight w:val="yellow"/>
              </w:rPr>
              <w:fldChar w:fldCharType="begin"/>
            </w:r>
            <w:r w:rsidRPr="009737CB">
              <w:rPr>
                <w:color w:val="000000" w:themeColor="text1"/>
                <w:highlight w:val="yellow"/>
              </w:rPr>
              <w:instrText xml:space="preserve"> IF </w:instrText>
            </w:r>
            <w:r w:rsidRPr="009737CB">
              <w:rPr>
                <w:color w:val="000000" w:themeColor="text1"/>
                <w:highlight w:val="yellow"/>
              </w:rPr>
              <w:fldChar w:fldCharType="begin"/>
            </w:r>
            <w:r w:rsidRPr="009737CB">
              <w:rPr>
                <w:color w:val="000000" w:themeColor="text1"/>
                <w:highlight w:val="yellow"/>
              </w:rPr>
              <w:instrText xml:space="preserve"> DocVariable MonthStart \@ dddd </w:instrText>
            </w:r>
            <w:r w:rsidRPr="009737CB">
              <w:rPr>
                <w:color w:val="000000" w:themeColor="text1"/>
                <w:highlight w:val="yellow"/>
              </w:rPr>
              <w:fldChar w:fldCharType="separate"/>
            </w:r>
            <w:r w:rsidR="00EE5AAF" w:rsidRPr="009737CB">
              <w:rPr>
                <w:color w:val="000000" w:themeColor="text1"/>
                <w:highlight w:val="yellow"/>
              </w:rPr>
              <w:instrText>Monday</w:instrText>
            </w:r>
            <w:r w:rsidRPr="009737CB">
              <w:rPr>
                <w:color w:val="000000" w:themeColor="text1"/>
                <w:highlight w:val="yellow"/>
              </w:rPr>
              <w:fldChar w:fldCharType="end"/>
            </w:r>
            <w:r w:rsidRPr="009737CB">
              <w:rPr>
                <w:color w:val="000000" w:themeColor="text1"/>
                <w:highlight w:val="yellow"/>
              </w:rPr>
              <w:instrText xml:space="preserve"> = “Wednesday" 1 </w:instrText>
            </w:r>
            <w:r w:rsidRPr="009737CB">
              <w:rPr>
                <w:color w:val="000000" w:themeColor="text1"/>
                <w:highlight w:val="yellow"/>
              </w:rPr>
              <w:fldChar w:fldCharType="begin"/>
            </w:r>
            <w:r w:rsidRPr="009737CB">
              <w:rPr>
                <w:color w:val="000000" w:themeColor="text1"/>
                <w:highlight w:val="yellow"/>
              </w:rPr>
              <w:instrText xml:space="preserve"> IF </w:instrText>
            </w:r>
            <w:r w:rsidRPr="009737CB">
              <w:rPr>
                <w:color w:val="000000" w:themeColor="text1"/>
                <w:highlight w:val="yellow"/>
              </w:rPr>
              <w:fldChar w:fldCharType="begin"/>
            </w:r>
            <w:r w:rsidRPr="009737CB">
              <w:rPr>
                <w:color w:val="000000" w:themeColor="text1"/>
                <w:highlight w:val="yellow"/>
              </w:rPr>
              <w:instrText xml:space="preserve"> =C2 </w:instrText>
            </w:r>
            <w:r w:rsidRPr="009737CB">
              <w:rPr>
                <w:color w:val="000000" w:themeColor="text1"/>
                <w:highlight w:val="yellow"/>
              </w:rPr>
              <w:fldChar w:fldCharType="separate"/>
            </w:r>
            <w:r w:rsidR="00B75A54" w:rsidRPr="009737CB">
              <w:rPr>
                <w:noProof/>
                <w:color w:val="000000" w:themeColor="text1"/>
                <w:highlight w:val="yellow"/>
              </w:rPr>
              <w:instrText>1</w:instrText>
            </w:r>
            <w:r w:rsidRPr="009737CB">
              <w:rPr>
                <w:color w:val="000000" w:themeColor="text1"/>
                <w:highlight w:val="yellow"/>
              </w:rPr>
              <w:fldChar w:fldCharType="end"/>
            </w:r>
            <w:r w:rsidRPr="009737CB">
              <w:rPr>
                <w:color w:val="000000" w:themeColor="text1"/>
                <w:highlight w:val="yellow"/>
              </w:rPr>
              <w:instrText xml:space="preserve"> &lt;&gt; 0 </w:instrText>
            </w:r>
            <w:r w:rsidRPr="009737CB">
              <w:rPr>
                <w:color w:val="000000" w:themeColor="text1"/>
                <w:highlight w:val="yellow"/>
              </w:rPr>
              <w:fldChar w:fldCharType="begin"/>
            </w:r>
            <w:r w:rsidRPr="009737CB">
              <w:rPr>
                <w:color w:val="000000" w:themeColor="text1"/>
                <w:highlight w:val="yellow"/>
              </w:rPr>
              <w:instrText xml:space="preserve"> =C2+1 </w:instrText>
            </w:r>
            <w:r w:rsidRPr="009737CB">
              <w:rPr>
                <w:color w:val="000000" w:themeColor="text1"/>
                <w:highlight w:val="yellow"/>
              </w:rPr>
              <w:fldChar w:fldCharType="separate"/>
            </w:r>
            <w:r w:rsidR="00B75A54" w:rsidRPr="009737CB">
              <w:rPr>
                <w:noProof/>
                <w:color w:val="000000" w:themeColor="text1"/>
                <w:highlight w:val="yellow"/>
              </w:rPr>
              <w:instrText>2</w:instrText>
            </w:r>
            <w:r w:rsidRPr="009737CB">
              <w:rPr>
                <w:color w:val="000000" w:themeColor="text1"/>
                <w:highlight w:val="yellow"/>
              </w:rPr>
              <w:fldChar w:fldCharType="end"/>
            </w:r>
            <w:r w:rsidRPr="009737CB">
              <w:rPr>
                <w:color w:val="000000" w:themeColor="text1"/>
                <w:highlight w:val="yellow"/>
              </w:rPr>
              <w:instrText xml:space="preserve"> "" </w:instrText>
            </w:r>
            <w:r w:rsidRPr="009737CB">
              <w:rPr>
                <w:color w:val="000000" w:themeColor="text1"/>
                <w:highlight w:val="yellow"/>
              </w:rPr>
              <w:fldChar w:fldCharType="separate"/>
            </w:r>
            <w:r w:rsidR="00EE5AAF" w:rsidRPr="009737CB">
              <w:rPr>
                <w:noProof/>
                <w:color w:val="000000" w:themeColor="text1"/>
                <w:highlight w:val="yellow"/>
              </w:rPr>
              <w:instrText>2</w:instrText>
            </w:r>
            <w:r w:rsidRPr="009737CB">
              <w:rPr>
                <w:color w:val="000000" w:themeColor="text1"/>
                <w:highlight w:val="yellow"/>
              </w:rPr>
              <w:fldChar w:fldCharType="end"/>
            </w:r>
            <w:r w:rsidRPr="009737CB">
              <w:rPr>
                <w:color w:val="000000" w:themeColor="text1"/>
                <w:highlight w:val="yellow"/>
              </w:rPr>
              <w:instrText>\# 0#</w:instrText>
            </w:r>
            <w:r w:rsidRPr="009737CB">
              <w:rPr>
                <w:color w:val="000000" w:themeColor="text1"/>
                <w:highlight w:val="yellow"/>
              </w:rPr>
              <w:fldChar w:fldCharType="separate"/>
            </w:r>
            <w:r w:rsidR="00EE5AAF" w:rsidRPr="009737CB">
              <w:rPr>
                <w:noProof/>
                <w:color w:val="000000" w:themeColor="text1"/>
                <w:highlight w:val="yellow"/>
              </w:rPr>
              <w:t>02</w:t>
            </w:r>
            <w:r w:rsidRPr="009737CB">
              <w:rPr>
                <w:color w:val="000000" w:themeColor="text1"/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277B5077" w14:textId="77777777" w:rsidR="00BE33C9" w:rsidRPr="009737CB" w:rsidRDefault="00C47FD1">
            <w:pPr>
              <w:pStyle w:val="Date"/>
              <w:rPr>
                <w:color w:val="000000" w:themeColor="text1"/>
                <w:highlight w:val="yellow"/>
              </w:rPr>
            </w:pPr>
            <w:r w:rsidRPr="009737CB">
              <w:rPr>
                <w:color w:val="000000" w:themeColor="text1"/>
                <w:highlight w:val="yellow"/>
              </w:rPr>
              <w:fldChar w:fldCharType="begin"/>
            </w:r>
            <w:r w:rsidRPr="009737CB">
              <w:rPr>
                <w:color w:val="000000" w:themeColor="text1"/>
                <w:highlight w:val="yellow"/>
              </w:rPr>
              <w:instrText xml:space="preserve"> IF </w:instrText>
            </w:r>
            <w:r w:rsidRPr="009737CB">
              <w:rPr>
                <w:color w:val="000000" w:themeColor="text1"/>
                <w:highlight w:val="yellow"/>
              </w:rPr>
              <w:fldChar w:fldCharType="begin"/>
            </w:r>
            <w:r w:rsidRPr="009737CB">
              <w:rPr>
                <w:color w:val="000000" w:themeColor="text1"/>
                <w:highlight w:val="yellow"/>
              </w:rPr>
              <w:instrText xml:space="preserve"> DocVariable MonthStart \@ dddd </w:instrText>
            </w:r>
            <w:r w:rsidRPr="009737CB">
              <w:rPr>
                <w:color w:val="000000" w:themeColor="text1"/>
                <w:highlight w:val="yellow"/>
              </w:rPr>
              <w:fldChar w:fldCharType="separate"/>
            </w:r>
            <w:r w:rsidR="00EE5AAF" w:rsidRPr="009737CB">
              <w:rPr>
                <w:color w:val="000000" w:themeColor="text1"/>
                <w:highlight w:val="yellow"/>
              </w:rPr>
              <w:instrText>Monday</w:instrText>
            </w:r>
            <w:r w:rsidRPr="009737CB">
              <w:rPr>
                <w:color w:val="000000" w:themeColor="text1"/>
                <w:highlight w:val="yellow"/>
              </w:rPr>
              <w:fldChar w:fldCharType="end"/>
            </w:r>
            <w:r w:rsidRPr="009737CB">
              <w:rPr>
                <w:color w:val="000000" w:themeColor="text1"/>
                <w:highlight w:val="yellow"/>
              </w:rPr>
              <w:instrText xml:space="preserve">= “Thursday" 1 </w:instrText>
            </w:r>
            <w:r w:rsidRPr="009737CB">
              <w:rPr>
                <w:color w:val="000000" w:themeColor="text1"/>
                <w:highlight w:val="yellow"/>
              </w:rPr>
              <w:fldChar w:fldCharType="begin"/>
            </w:r>
            <w:r w:rsidRPr="009737CB">
              <w:rPr>
                <w:color w:val="000000" w:themeColor="text1"/>
                <w:highlight w:val="yellow"/>
              </w:rPr>
              <w:instrText xml:space="preserve"> IF </w:instrText>
            </w:r>
            <w:r w:rsidRPr="009737CB">
              <w:rPr>
                <w:color w:val="000000" w:themeColor="text1"/>
                <w:highlight w:val="yellow"/>
              </w:rPr>
              <w:fldChar w:fldCharType="begin"/>
            </w:r>
            <w:r w:rsidRPr="009737CB">
              <w:rPr>
                <w:color w:val="000000" w:themeColor="text1"/>
                <w:highlight w:val="yellow"/>
              </w:rPr>
              <w:instrText xml:space="preserve"> =D2 </w:instrText>
            </w:r>
            <w:r w:rsidRPr="009737CB">
              <w:rPr>
                <w:color w:val="000000" w:themeColor="text1"/>
                <w:highlight w:val="yellow"/>
              </w:rPr>
              <w:fldChar w:fldCharType="separate"/>
            </w:r>
            <w:r w:rsidR="00B75A54" w:rsidRPr="009737CB">
              <w:rPr>
                <w:noProof/>
                <w:color w:val="000000" w:themeColor="text1"/>
                <w:highlight w:val="yellow"/>
              </w:rPr>
              <w:instrText>2</w:instrText>
            </w:r>
            <w:r w:rsidRPr="009737CB">
              <w:rPr>
                <w:color w:val="000000" w:themeColor="text1"/>
                <w:highlight w:val="yellow"/>
              </w:rPr>
              <w:fldChar w:fldCharType="end"/>
            </w:r>
            <w:r w:rsidRPr="009737CB">
              <w:rPr>
                <w:color w:val="000000" w:themeColor="text1"/>
                <w:highlight w:val="yellow"/>
              </w:rPr>
              <w:instrText xml:space="preserve"> &lt;&gt; 0 </w:instrText>
            </w:r>
            <w:r w:rsidRPr="009737CB">
              <w:rPr>
                <w:color w:val="000000" w:themeColor="text1"/>
                <w:highlight w:val="yellow"/>
              </w:rPr>
              <w:fldChar w:fldCharType="begin"/>
            </w:r>
            <w:r w:rsidRPr="009737CB">
              <w:rPr>
                <w:color w:val="000000" w:themeColor="text1"/>
                <w:highlight w:val="yellow"/>
              </w:rPr>
              <w:instrText xml:space="preserve"> =D2+1 </w:instrText>
            </w:r>
            <w:r w:rsidRPr="009737CB">
              <w:rPr>
                <w:color w:val="000000" w:themeColor="text1"/>
                <w:highlight w:val="yellow"/>
              </w:rPr>
              <w:fldChar w:fldCharType="separate"/>
            </w:r>
            <w:r w:rsidR="00B75A54" w:rsidRPr="009737CB">
              <w:rPr>
                <w:noProof/>
                <w:color w:val="000000" w:themeColor="text1"/>
                <w:highlight w:val="yellow"/>
              </w:rPr>
              <w:instrText>3</w:instrText>
            </w:r>
            <w:r w:rsidRPr="009737CB">
              <w:rPr>
                <w:color w:val="000000" w:themeColor="text1"/>
                <w:highlight w:val="yellow"/>
              </w:rPr>
              <w:fldChar w:fldCharType="end"/>
            </w:r>
            <w:r w:rsidRPr="009737CB">
              <w:rPr>
                <w:color w:val="000000" w:themeColor="text1"/>
                <w:highlight w:val="yellow"/>
              </w:rPr>
              <w:instrText xml:space="preserve"> "" </w:instrText>
            </w:r>
            <w:r w:rsidRPr="009737CB">
              <w:rPr>
                <w:color w:val="000000" w:themeColor="text1"/>
                <w:highlight w:val="yellow"/>
              </w:rPr>
              <w:fldChar w:fldCharType="separate"/>
            </w:r>
            <w:r w:rsidR="00EE5AAF" w:rsidRPr="009737CB">
              <w:rPr>
                <w:noProof/>
                <w:color w:val="000000" w:themeColor="text1"/>
                <w:highlight w:val="yellow"/>
              </w:rPr>
              <w:instrText>3</w:instrText>
            </w:r>
            <w:r w:rsidRPr="009737CB">
              <w:rPr>
                <w:color w:val="000000" w:themeColor="text1"/>
                <w:highlight w:val="yellow"/>
              </w:rPr>
              <w:fldChar w:fldCharType="end"/>
            </w:r>
            <w:r w:rsidRPr="009737CB">
              <w:rPr>
                <w:color w:val="000000" w:themeColor="text1"/>
                <w:highlight w:val="yellow"/>
              </w:rPr>
              <w:instrText>\# 0#</w:instrText>
            </w:r>
            <w:r w:rsidRPr="009737CB">
              <w:rPr>
                <w:color w:val="000000" w:themeColor="text1"/>
                <w:highlight w:val="yellow"/>
              </w:rPr>
              <w:fldChar w:fldCharType="separate"/>
            </w:r>
            <w:r w:rsidR="00EE5AAF" w:rsidRPr="009737CB">
              <w:rPr>
                <w:noProof/>
                <w:color w:val="000000" w:themeColor="text1"/>
                <w:highlight w:val="yellow"/>
              </w:rPr>
              <w:t>03</w:t>
            </w:r>
            <w:r w:rsidRPr="009737CB">
              <w:rPr>
                <w:color w:val="000000" w:themeColor="text1"/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0CAAAC4" w14:textId="77777777" w:rsidR="00BE33C9" w:rsidRPr="009737CB" w:rsidRDefault="00C47FD1">
            <w:pPr>
              <w:pStyle w:val="Date"/>
              <w:rPr>
                <w:color w:val="000000" w:themeColor="text1"/>
                <w:highlight w:val="yellow"/>
              </w:rPr>
            </w:pPr>
            <w:r w:rsidRPr="009737CB">
              <w:rPr>
                <w:color w:val="000000" w:themeColor="text1"/>
                <w:highlight w:val="yellow"/>
              </w:rPr>
              <w:fldChar w:fldCharType="begin"/>
            </w:r>
            <w:r w:rsidRPr="009737CB">
              <w:rPr>
                <w:color w:val="000000" w:themeColor="text1"/>
                <w:highlight w:val="yellow"/>
              </w:rPr>
              <w:instrText xml:space="preserve"> IF </w:instrText>
            </w:r>
            <w:r w:rsidRPr="009737CB">
              <w:rPr>
                <w:color w:val="000000" w:themeColor="text1"/>
                <w:highlight w:val="yellow"/>
              </w:rPr>
              <w:fldChar w:fldCharType="begin"/>
            </w:r>
            <w:r w:rsidRPr="009737CB">
              <w:rPr>
                <w:color w:val="000000" w:themeColor="text1"/>
                <w:highlight w:val="yellow"/>
              </w:rPr>
              <w:instrText xml:space="preserve"> DocVariable MonthStart \@ dddd </w:instrText>
            </w:r>
            <w:r w:rsidRPr="009737CB">
              <w:rPr>
                <w:color w:val="000000" w:themeColor="text1"/>
                <w:highlight w:val="yellow"/>
              </w:rPr>
              <w:fldChar w:fldCharType="separate"/>
            </w:r>
            <w:r w:rsidR="00EE5AAF" w:rsidRPr="009737CB">
              <w:rPr>
                <w:color w:val="000000" w:themeColor="text1"/>
                <w:highlight w:val="yellow"/>
              </w:rPr>
              <w:instrText>Monday</w:instrText>
            </w:r>
            <w:r w:rsidRPr="009737CB">
              <w:rPr>
                <w:color w:val="000000" w:themeColor="text1"/>
                <w:highlight w:val="yellow"/>
              </w:rPr>
              <w:fldChar w:fldCharType="end"/>
            </w:r>
            <w:r w:rsidRPr="009737CB">
              <w:rPr>
                <w:color w:val="000000" w:themeColor="text1"/>
                <w:highlight w:val="yellow"/>
              </w:rPr>
              <w:instrText xml:space="preserve"> = “Friday" 1 </w:instrText>
            </w:r>
            <w:r w:rsidRPr="009737CB">
              <w:rPr>
                <w:color w:val="000000" w:themeColor="text1"/>
                <w:highlight w:val="yellow"/>
              </w:rPr>
              <w:fldChar w:fldCharType="begin"/>
            </w:r>
            <w:r w:rsidRPr="009737CB">
              <w:rPr>
                <w:color w:val="000000" w:themeColor="text1"/>
                <w:highlight w:val="yellow"/>
              </w:rPr>
              <w:instrText xml:space="preserve"> IF </w:instrText>
            </w:r>
            <w:r w:rsidRPr="009737CB">
              <w:rPr>
                <w:color w:val="000000" w:themeColor="text1"/>
                <w:highlight w:val="yellow"/>
              </w:rPr>
              <w:fldChar w:fldCharType="begin"/>
            </w:r>
            <w:r w:rsidRPr="009737CB">
              <w:rPr>
                <w:color w:val="000000" w:themeColor="text1"/>
                <w:highlight w:val="yellow"/>
              </w:rPr>
              <w:instrText xml:space="preserve"> =E2 </w:instrText>
            </w:r>
            <w:r w:rsidRPr="009737CB">
              <w:rPr>
                <w:color w:val="000000" w:themeColor="text1"/>
                <w:highlight w:val="yellow"/>
              </w:rPr>
              <w:fldChar w:fldCharType="separate"/>
            </w:r>
            <w:r w:rsidR="00B75A54" w:rsidRPr="009737CB">
              <w:rPr>
                <w:noProof/>
                <w:color w:val="000000" w:themeColor="text1"/>
                <w:highlight w:val="yellow"/>
              </w:rPr>
              <w:instrText>3</w:instrText>
            </w:r>
            <w:r w:rsidRPr="009737CB">
              <w:rPr>
                <w:color w:val="000000" w:themeColor="text1"/>
                <w:highlight w:val="yellow"/>
              </w:rPr>
              <w:fldChar w:fldCharType="end"/>
            </w:r>
            <w:r w:rsidRPr="009737CB">
              <w:rPr>
                <w:color w:val="000000" w:themeColor="text1"/>
                <w:highlight w:val="yellow"/>
              </w:rPr>
              <w:instrText xml:space="preserve"> &lt;&gt; 0 </w:instrText>
            </w:r>
            <w:r w:rsidRPr="009737CB">
              <w:rPr>
                <w:color w:val="000000" w:themeColor="text1"/>
                <w:highlight w:val="yellow"/>
              </w:rPr>
              <w:fldChar w:fldCharType="begin"/>
            </w:r>
            <w:r w:rsidRPr="009737CB">
              <w:rPr>
                <w:color w:val="000000" w:themeColor="text1"/>
                <w:highlight w:val="yellow"/>
              </w:rPr>
              <w:instrText xml:space="preserve"> =E2+1 </w:instrText>
            </w:r>
            <w:r w:rsidRPr="009737CB">
              <w:rPr>
                <w:color w:val="000000" w:themeColor="text1"/>
                <w:highlight w:val="yellow"/>
              </w:rPr>
              <w:fldChar w:fldCharType="separate"/>
            </w:r>
            <w:r w:rsidR="00B75A54" w:rsidRPr="009737CB">
              <w:rPr>
                <w:noProof/>
                <w:color w:val="000000" w:themeColor="text1"/>
                <w:highlight w:val="yellow"/>
              </w:rPr>
              <w:instrText>4</w:instrText>
            </w:r>
            <w:r w:rsidRPr="009737CB">
              <w:rPr>
                <w:color w:val="000000" w:themeColor="text1"/>
                <w:highlight w:val="yellow"/>
              </w:rPr>
              <w:fldChar w:fldCharType="end"/>
            </w:r>
            <w:r w:rsidRPr="009737CB">
              <w:rPr>
                <w:color w:val="000000" w:themeColor="text1"/>
                <w:highlight w:val="yellow"/>
              </w:rPr>
              <w:instrText xml:space="preserve"> "" </w:instrText>
            </w:r>
            <w:r w:rsidRPr="009737CB">
              <w:rPr>
                <w:color w:val="000000" w:themeColor="text1"/>
                <w:highlight w:val="yellow"/>
              </w:rPr>
              <w:fldChar w:fldCharType="separate"/>
            </w:r>
            <w:r w:rsidR="00EE5AAF" w:rsidRPr="009737CB">
              <w:rPr>
                <w:noProof/>
                <w:color w:val="000000" w:themeColor="text1"/>
                <w:highlight w:val="yellow"/>
              </w:rPr>
              <w:instrText>4</w:instrText>
            </w:r>
            <w:r w:rsidRPr="009737CB">
              <w:rPr>
                <w:color w:val="000000" w:themeColor="text1"/>
                <w:highlight w:val="yellow"/>
              </w:rPr>
              <w:fldChar w:fldCharType="end"/>
            </w:r>
            <w:r w:rsidRPr="009737CB">
              <w:rPr>
                <w:color w:val="000000" w:themeColor="text1"/>
                <w:highlight w:val="yellow"/>
              </w:rPr>
              <w:instrText>\# 0#</w:instrText>
            </w:r>
            <w:r w:rsidRPr="009737CB">
              <w:rPr>
                <w:color w:val="000000" w:themeColor="text1"/>
                <w:highlight w:val="yellow"/>
              </w:rPr>
              <w:fldChar w:fldCharType="separate"/>
            </w:r>
            <w:r w:rsidR="00EE5AAF" w:rsidRPr="009737CB">
              <w:rPr>
                <w:noProof/>
                <w:color w:val="000000" w:themeColor="text1"/>
                <w:highlight w:val="yellow"/>
              </w:rPr>
              <w:t>04</w:t>
            </w:r>
            <w:r w:rsidRPr="009737CB">
              <w:rPr>
                <w:color w:val="000000" w:themeColor="text1"/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A05EA42" w14:textId="77777777" w:rsidR="00BE33C9" w:rsidRPr="00D12878" w:rsidRDefault="00C47FD1">
            <w:pPr>
              <w:pStyle w:val="Date"/>
              <w:rPr>
                <w:rStyle w:val="Emphasis"/>
                <w:highlight w:val="yellow"/>
              </w:rPr>
            </w:pPr>
            <w:r w:rsidRPr="009737CB">
              <w:rPr>
                <w:rStyle w:val="Emphasis"/>
                <w:color w:val="7D0000"/>
                <w:highlight w:val="yellow"/>
              </w:rPr>
              <w:fldChar w:fldCharType="begin"/>
            </w:r>
            <w:r w:rsidRPr="009737CB">
              <w:rPr>
                <w:rStyle w:val="Emphasis"/>
                <w:color w:val="7D0000"/>
                <w:highlight w:val="yellow"/>
              </w:rPr>
              <w:instrText xml:space="preserve"> IF </w:instrText>
            </w:r>
            <w:r w:rsidRPr="009737CB">
              <w:rPr>
                <w:rStyle w:val="Emphasis"/>
                <w:color w:val="7D0000"/>
                <w:highlight w:val="yellow"/>
              </w:rPr>
              <w:fldChar w:fldCharType="begin"/>
            </w:r>
            <w:r w:rsidRPr="009737CB">
              <w:rPr>
                <w:rStyle w:val="Emphasis"/>
                <w:color w:val="7D0000"/>
                <w:highlight w:val="yellow"/>
              </w:rPr>
              <w:instrText xml:space="preserve"> DocVariable MonthStart \@ dddd </w:instrText>
            </w:r>
            <w:r w:rsidRPr="009737CB">
              <w:rPr>
                <w:rStyle w:val="Emphasis"/>
                <w:color w:val="7D0000"/>
                <w:highlight w:val="yellow"/>
              </w:rPr>
              <w:fldChar w:fldCharType="separate"/>
            </w:r>
            <w:r w:rsidR="00EE5AAF" w:rsidRPr="009737CB">
              <w:rPr>
                <w:rStyle w:val="Emphasis"/>
                <w:color w:val="7D0000"/>
                <w:highlight w:val="yellow"/>
              </w:rPr>
              <w:instrText>Monday</w:instrText>
            </w:r>
            <w:r w:rsidRPr="009737CB">
              <w:rPr>
                <w:rStyle w:val="Emphasis"/>
                <w:color w:val="7D0000"/>
                <w:highlight w:val="yellow"/>
              </w:rPr>
              <w:fldChar w:fldCharType="end"/>
            </w:r>
            <w:r w:rsidRPr="009737CB">
              <w:rPr>
                <w:rStyle w:val="Emphasis"/>
                <w:color w:val="7D0000"/>
                <w:highlight w:val="yellow"/>
              </w:rPr>
              <w:instrText xml:space="preserve"> = “Saturday" 1 </w:instrText>
            </w:r>
            <w:r w:rsidRPr="009737CB">
              <w:rPr>
                <w:rStyle w:val="Emphasis"/>
                <w:color w:val="7D0000"/>
                <w:highlight w:val="yellow"/>
              </w:rPr>
              <w:fldChar w:fldCharType="begin"/>
            </w:r>
            <w:r w:rsidRPr="009737CB">
              <w:rPr>
                <w:rStyle w:val="Emphasis"/>
                <w:color w:val="7D0000"/>
                <w:highlight w:val="yellow"/>
              </w:rPr>
              <w:instrText xml:space="preserve"> IF </w:instrText>
            </w:r>
            <w:r w:rsidRPr="009737CB">
              <w:rPr>
                <w:rStyle w:val="Emphasis"/>
                <w:color w:val="7D0000"/>
                <w:highlight w:val="yellow"/>
              </w:rPr>
              <w:fldChar w:fldCharType="begin"/>
            </w:r>
            <w:r w:rsidRPr="009737CB">
              <w:rPr>
                <w:rStyle w:val="Emphasis"/>
                <w:color w:val="7D0000"/>
                <w:highlight w:val="yellow"/>
              </w:rPr>
              <w:instrText xml:space="preserve"> =F2 </w:instrText>
            </w:r>
            <w:r w:rsidRPr="009737CB">
              <w:rPr>
                <w:rStyle w:val="Emphasis"/>
                <w:color w:val="7D0000"/>
                <w:highlight w:val="yellow"/>
              </w:rPr>
              <w:fldChar w:fldCharType="separate"/>
            </w:r>
            <w:r w:rsidR="00B75A54" w:rsidRPr="009737CB">
              <w:rPr>
                <w:rStyle w:val="Emphasis"/>
                <w:noProof/>
                <w:color w:val="7D0000"/>
                <w:highlight w:val="yellow"/>
              </w:rPr>
              <w:instrText>4</w:instrText>
            </w:r>
            <w:r w:rsidRPr="009737CB">
              <w:rPr>
                <w:rStyle w:val="Emphasis"/>
                <w:color w:val="7D0000"/>
                <w:highlight w:val="yellow"/>
              </w:rPr>
              <w:fldChar w:fldCharType="end"/>
            </w:r>
            <w:r w:rsidRPr="009737CB">
              <w:rPr>
                <w:rStyle w:val="Emphasis"/>
                <w:color w:val="7D0000"/>
                <w:highlight w:val="yellow"/>
              </w:rPr>
              <w:instrText xml:space="preserve"> &lt;&gt; 0 </w:instrText>
            </w:r>
            <w:r w:rsidRPr="009737CB">
              <w:rPr>
                <w:rStyle w:val="Emphasis"/>
                <w:color w:val="7D0000"/>
                <w:highlight w:val="yellow"/>
              </w:rPr>
              <w:fldChar w:fldCharType="begin"/>
            </w:r>
            <w:r w:rsidRPr="009737CB">
              <w:rPr>
                <w:rStyle w:val="Emphasis"/>
                <w:color w:val="7D0000"/>
                <w:highlight w:val="yellow"/>
              </w:rPr>
              <w:instrText xml:space="preserve"> =F2+1 </w:instrText>
            </w:r>
            <w:r w:rsidRPr="009737CB">
              <w:rPr>
                <w:rStyle w:val="Emphasis"/>
                <w:color w:val="7D0000"/>
                <w:highlight w:val="yellow"/>
              </w:rPr>
              <w:fldChar w:fldCharType="separate"/>
            </w:r>
            <w:r w:rsidR="00B75A54" w:rsidRPr="009737CB">
              <w:rPr>
                <w:rStyle w:val="Emphasis"/>
                <w:noProof/>
                <w:color w:val="7D0000"/>
                <w:highlight w:val="yellow"/>
              </w:rPr>
              <w:instrText>5</w:instrText>
            </w:r>
            <w:r w:rsidRPr="009737CB">
              <w:rPr>
                <w:rStyle w:val="Emphasis"/>
                <w:color w:val="7D0000"/>
                <w:highlight w:val="yellow"/>
              </w:rPr>
              <w:fldChar w:fldCharType="end"/>
            </w:r>
            <w:r w:rsidRPr="009737CB">
              <w:rPr>
                <w:rStyle w:val="Emphasis"/>
                <w:color w:val="7D0000"/>
                <w:highlight w:val="yellow"/>
              </w:rPr>
              <w:instrText xml:space="preserve"> "" </w:instrText>
            </w:r>
            <w:r w:rsidRPr="009737CB">
              <w:rPr>
                <w:rStyle w:val="Emphasis"/>
                <w:color w:val="7D0000"/>
                <w:highlight w:val="yellow"/>
              </w:rPr>
              <w:fldChar w:fldCharType="separate"/>
            </w:r>
            <w:r w:rsidR="00EE5AAF" w:rsidRPr="009737CB">
              <w:rPr>
                <w:rStyle w:val="Emphasis"/>
                <w:noProof/>
                <w:color w:val="7D0000"/>
                <w:highlight w:val="yellow"/>
              </w:rPr>
              <w:instrText>5</w:instrText>
            </w:r>
            <w:r w:rsidRPr="009737CB">
              <w:rPr>
                <w:rStyle w:val="Emphasis"/>
                <w:color w:val="7D0000"/>
                <w:highlight w:val="yellow"/>
              </w:rPr>
              <w:fldChar w:fldCharType="end"/>
            </w:r>
            <w:r w:rsidRPr="009737CB">
              <w:rPr>
                <w:rStyle w:val="Emphasis"/>
                <w:color w:val="7D0000"/>
                <w:highlight w:val="yellow"/>
              </w:rPr>
              <w:instrText>\# 0#</w:instrText>
            </w:r>
            <w:r w:rsidRPr="009737CB">
              <w:rPr>
                <w:rStyle w:val="Emphasis"/>
                <w:color w:val="7D0000"/>
                <w:highlight w:val="yellow"/>
              </w:rPr>
              <w:fldChar w:fldCharType="separate"/>
            </w:r>
            <w:r w:rsidR="00EE5AAF" w:rsidRPr="009737CB">
              <w:rPr>
                <w:rStyle w:val="Emphasis"/>
                <w:noProof/>
                <w:color w:val="7D0000"/>
                <w:highlight w:val="yellow"/>
              </w:rPr>
              <w:t>05</w:t>
            </w:r>
            <w:r w:rsidRPr="009737CB">
              <w:rPr>
                <w:rStyle w:val="Emphasis"/>
                <w:color w:val="7D0000"/>
                <w:highlight w:val="yellow"/>
              </w:rPr>
              <w:fldChar w:fldCharType="end"/>
            </w:r>
          </w:p>
        </w:tc>
      </w:tr>
      <w:tr w:rsidR="00BE33C9" w14:paraId="347E868E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5762000" w14:textId="6AD0E18E" w:rsidR="00BE33C9" w:rsidRPr="00D12878" w:rsidRDefault="00DE2341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Tiered </w:t>
            </w:r>
            <w:r w:rsidR="00D12878" w:rsidRPr="00D12878">
              <w:rPr>
                <w:highlight w:val="yellow"/>
              </w:rPr>
              <w:t xml:space="preserve">Plan 1: </w:t>
            </w:r>
            <w:r>
              <w:rPr>
                <w:highlight w:val="yellow"/>
              </w:rPr>
              <w:t>Tools of the Geology Trades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FB68D66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95B3D07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C40E726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0F059B9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FAEDB89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228DBA1" w14:textId="77777777" w:rsidR="00BE33C9" w:rsidRPr="00D12878" w:rsidRDefault="00BE33C9">
            <w:pPr>
              <w:rPr>
                <w:highlight w:val="yellow"/>
              </w:rPr>
            </w:pPr>
          </w:p>
        </w:tc>
      </w:tr>
      <w:tr w:rsidR="00BE33C9" w:rsidRPr="00DE2341" w14:paraId="1A44CBBC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4FCD1F8" w14:textId="77777777" w:rsidR="00BE33C9" w:rsidRPr="009737CB" w:rsidRDefault="00C47FD1">
            <w:pPr>
              <w:pStyle w:val="Date"/>
              <w:rPr>
                <w:rStyle w:val="Emphasis"/>
                <w:color w:val="7D0000"/>
                <w:highlight w:val="green"/>
              </w:rPr>
            </w:pPr>
            <w:r w:rsidRPr="009737CB">
              <w:rPr>
                <w:rStyle w:val="Emphasis"/>
                <w:color w:val="7D0000"/>
                <w:highlight w:val="green"/>
              </w:rPr>
              <w:fldChar w:fldCharType="begin"/>
            </w:r>
            <w:r w:rsidRPr="009737CB">
              <w:rPr>
                <w:rStyle w:val="Emphasis"/>
                <w:color w:val="7D0000"/>
                <w:highlight w:val="green"/>
              </w:rPr>
              <w:instrText xml:space="preserve"> =G2+1\# 0# </w:instrText>
            </w:r>
            <w:r w:rsidRPr="009737CB">
              <w:rPr>
                <w:rStyle w:val="Emphasis"/>
                <w:color w:val="7D0000"/>
                <w:highlight w:val="green"/>
              </w:rPr>
              <w:fldChar w:fldCharType="separate"/>
            </w:r>
            <w:r w:rsidR="00B75A54" w:rsidRPr="009737CB">
              <w:rPr>
                <w:rStyle w:val="Emphasis"/>
                <w:noProof/>
                <w:color w:val="7D0000"/>
                <w:highlight w:val="green"/>
              </w:rPr>
              <w:t>06</w:t>
            </w:r>
            <w:r w:rsidRPr="009737CB">
              <w:rPr>
                <w:rStyle w:val="Emphasis"/>
                <w:color w:val="7D0000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21015E0" w14:textId="77777777" w:rsidR="00BE33C9" w:rsidRPr="009737CB" w:rsidRDefault="00C47FD1">
            <w:pPr>
              <w:pStyle w:val="Date"/>
              <w:rPr>
                <w:color w:val="000000" w:themeColor="text1"/>
                <w:highlight w:val="green"/>
              </w:rPr>
            </w:pPr>
            <w:r w:rsidRPr="009737CB">
              <w:rPr>
                <w:color w:val="000000" w:themeColor="text1"/>
                <w:highlight w:val="green"/>
              </w:rPr>
              <w:fldChar w:fldCharType="begin"/>
            </w:r>
            <w:r w:rsidRPr="009737CB">
              <w:rPr>
                <w:color w:val="000000" w:themeColor="text1"/>
                <w:highlight w:val="green"/>
              </w:rPr>
              <w:instrText xml:space="preserve"> =A4+1 \# 0#</w:instrText>
            </w:r>
            <w:r w:rsidRPr="009737CB">
              <w:rPr>
                <w:color w:val="000000" w:themeColor="text1"/>
                <w:highlight w:val="green"/>
              </w:rPr>
              <w:fldChar w:fldCharType="separate"/>
            </w:r>
            <w:r w:rsidR="00B75A54" w:rsidRPr="009737CB">
              <w:rPr>
                <w:noProof/>
                <w:color w:val="000000" w:themeColor="text1"/>
                <w:highlight w:val="green"/>
              </w:rPr>
              <w:t>07</w:t>
            </w:r>
            <w:r w:rsidRPr="009737CB">
              <w:rPr>
                <w:color w:val="000000" w:themeColor="text1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E23F2BD" w14:textId="77777777" w:rsidR="00BE33C9" w:rsidRPr="009737CB" w:rsidRDefault="00C47FD1">
            <w:pPr>
              <w:pStyle w:val="Date"/>
              <w:rPr>
                <w:color w:val="000000" w:themeColor="text1"/>
                <w:highlight w:val="green"/>
              </w:rPr>
            </w:pPr>
            <w:r w:rsidRPr="009737CB">
              <w:rPr>
                <w:color w:val="000000" w:themeColor="text1"/>
                <w:highlight w:val="green"/>
              </w:rPr>
              <w:fldChar w:fldCharType="begin"/>
            </w:r>
            <w:r w:rsidRPr="009737CB">
              <w:rPr>
                <w:color w:val="000000" w:themeColor="text1"/>
                <w:highlight w:val="green"/>
              </w:rPr>
              <w:instrText xml:space="preserve"> =B4+1\# 0# </w:instrText>
            </w:r>
            <w:r w:rsidRPr="009737CB">
              <w:rPr>
                <w:color w:val="000000" w:themeColor="text1"/>
                <w:highlight w:val="green"/>
              </w:rPr>
              <w:fldChar w:fldCharType="separate"/>
            </w:r>
            <w:r w:rsidR="00B75A54" w:rsidRPr="009737CB">
              <w:rPr>
                <w:noProof/>
                <w:color w:val="000000" w:themeColor="text1"/>
                <w:highlight w:val="green"/>
              </w:rPr>
              <w:t>08</w:t>
            </w:r>
            <w:r w:rsidRPr="009737CB">
              <w:rPr>
                <w:color w:val="000000" w:themeColor="text1"/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42417A0" w14:textId="77777777" w:rsidR="00BE33C9" w:rsidRPr="009737CB" w:rsidRDefault="00C47FD1">
            <w:pPr>
              <w:pStyle w:val="Date"/>
              <w:rPr>
                <w:color w:val="000000" w:themeColor="text1"/>
                <w:highlight w:val="green"/>
              </w:rPr>
            </w:pPr>
            <w:r w:rsidRPr="009737CB">
              <w:rPr>
                <w:color w:val="000000" w:themeColor="text1"/>
                <w:highlight w:val="green"/>
              </w:rPr>
              <w:fldChar w:fldCharType="begin"/>
            </w:r>
            <w:r w:rsidRPr="009737CB">
              <w:rPr>
                <w:color w:val="000000" w:themeColor="text1"/>
                <w:highlight w:val="green"/>
              </w:rPr>
              <w:instrText xml:space="preserve"> =C4+1 \# 0#</w:instrText>
            </w:r>
            <w:r w:rsidRPr="009737CB">
              <w:rPr>
                <w:color w:val="000000" w:themeColor="text1"/>
                <w:highlight w:val="green"/>
              </w:rPr>
              <w:fldChar w:fldCharType="separate"/>
            </w:r>
            <w:r w:rsidR="00B75A54" w:rsidRPr="009737CB">
              <w:rPr>
                <w:noProof/>
                <w:color w:val="000000" w:themeColor="text1"/>
                <w:highlight w:val="green"/>
              </w:rPr>
              <w:t>09</w:t>
            </w:r>
            <w:r w:rsidRPr="009737CB">
              <w:rPr>
                <w:color w:val="000000" w:themeColor="text1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7AB1C3C" w14:textId="77777777" w:rsidR="00BE33C9" w:rsidRPr="009737CB" w:rsidRDefault="00C47FD1">
            <w:pPr>
              <w:pStyle w:val="Date"/>
              <w:rPr>
                <w:color w:val="000000" w:themeColor="text1"/>
                <w:highlight w:val="green"/>
              </w:rPr>
            </w:pPr>
            <w:r w:rsidRPr="009737CB">
              <w:rPr>
                <w:color w:val="000000" w:themeColor="text1"/>
                <w:highlight w:val="green"/>
              </w:rPr>
              <w:fldChar w:fldCharType="begin"/>
            </w:r>
            <w:r w:rsidRPr="009737CB">
              <w:rPr>
                <w:color w:val="000000" w:themeColor="text1"/>
                <w:highlight w:val="green"/>
              </w:rPr>
              <w:instrText xml:space="preserve"> =D4+1 \# 0#</w:instrText>
            </w:r>
            <w:r w:rsidRPr="009737CB">
              <w:rPr>
                <w:color w:val="000000" w:themeColor="text1"/>
                <w:highlight w:val="green"/>
              </w:rPr>
              <w:fldChar w:fldCharType="separate"/>
            </w:r>
            <w:r w:rsidR="00B75A54" w:rsidRPr="009737CB">
              <w:rPr>
                <w:noProof/>
                <w:color w:val="000000" w:themeColor="text1"/>
                <w:highlight w:val="green"/>
              </w:rPr>
              <w:t>10</w:t>
            </w:r>
            <w:r w:rsidRPr="009737CB">
              <w:rPr>
                <w:color w:val="000000" w:themeColor="text1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A66EBBD" w14:textId="77777777" w:rsidR="00BE33C9" w:rsidRPr="009737CB" w:rsidRDefault="00C47FD1">
            <w:pPr>
              <w:pStyle w:val="Date"/>
              <w:rPr>
                <w:color w:val="000000" w:themeColor="text1"/>
                <w:highlight w:val="green"/>
              </w:rPr>
            </w:pPr>
            <w:r w:rsidRPr="009737CB">
              <w:rPr>
                <w:color w:val="000000" w:themeColor="text1"/>
                <w:highlight w:val="green"/>
              </w:rPr>
              <w:fldChar w:fldCharType="begin"/>
            </w:r>
            <w:r w:rsidRPr="009737CB">
              <w:rPr>
                <w:color w:val="000000" w:themeColor="text1"/>
                <w:highlight w:val="green"/>
              </w:rPr>
              <w:instrText xml:space="preserve"> =E4+1\# 0# </w:instrText>
            </w:r>
            <w:r w:rsidRPr="009737CB">
              <w:rPr>
                <w:color w:val="000000" w:themeColor="text1"/>
                <w:highlight w:val="green"/>
              </w:rPr>
              <w:fldChar w:fldCharType="separate"/>
            </w:r>
            <w:r w:rsidR="00B75A54" w:rsidRPr="009737CB">
              <w:rPr>
                <w:noProof/>
                <w:color w:val="000000" w:themeColor="text1"/>
                <w:highlight w:val="green"/>
              </w:rPr>
              <w:t>11</w:t>
            </w:r>
            <w:r w:rsidRPr="009737CB">
              <w:rPr>
                <w:color w:val="000000" w:themeColor="text1"/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96E5F23" w14:textId="77777777" w:rsidR="00BE33C9" w:rsidRPr="009737CB" w:rsidRDefault="00C47FD1">
            <w:pPr>
              <w:pStyle w:val="Date"/>
              <w:rPr>
                <w:rStyle w:val="Emphasis"/>
                <w:color w:val="C00000"/>
                <w:highlight w:val="green"/>
              </w:rPr>
            </w:pPr>
            <w:r w:rsidRPr="009737CB">
              <w:rPr>
                <w:rStyle w:val="Emphasis"/>
                <w:color w:val="7D0000"/>
                <w:highlight w:val="green"/>
              </w:rPr>
              <w:fldChar w:fldCharType="begin"/>
            </w:r>
            <w:r w:rsidRPr="009737CB">
              <w:rPr>
                <w:rStyle w:val="Emphasis"/>
                <w:color w:val="7D0000"/>
                <w:highlight w:val="green"/>
              </w:rPr>
              <w:instrText xml:space="preserve"> =F4+1\# 0# </w:instrText>
            </w:r>
            <w:r w:rsidRPr="009737CB">
              <w:rPr>
                <w:rStyle w:val="Emphasis"/>
                <w:color w:val="7D0000"/>
                <w:highlight w:val="green"/>
              </w:rPr>
              <w:fldChar w:fldCharType="separate"/>
            </w:r>
            <w:r w:rsidR="00B75A54" w:rsidRPr="009737CB">
              <w:rPr>
                <w:rStyle w:val="Emphasis"/>
                <w:noProof/>
                <w:color w:val="7D0000"/>
                <w:highlight w:val="green"/>
              </w:rPr>
              <w:t>12</w:t>
            </w:r>
            <w:r w:rsidRPr="009737CB">
              <w:rPr>
                <w:rStyle w:val="Emphasis"/>
                <w:color w:val="7D0000"/>
                <w:highlight w:val="green"/>
              </w:rPr>
              <w:fldChar w:fldCharType="end"/>
            </w:r>
          </w:p>
        </w:tc>
      </w:tr>
      <w:tr w:rsidR="00BE33C9" w:rsidRPr="00DE2341" w14:paraId="54C4701A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89D53E1" w14:textId="009A0978" w:rsidR="00BE33C9" w:rsidRPr="009737CB" w:rsidRDefault="00DE2341">
            <w:pPr>
              <w:rPr>
                <w:color w:val="7D0000"/>
                <w:highlight w:val="green"/>
              </w:rPr>
            </w:pPr>
            <w:r w:rsidRPr="009737CB">
              <w:rPr>
                <w:color w:val="7D0000"/>
                <w:highlight w:val="green"/>
              </w:rPr>
              <w:t>Tiered Plan 2: Properties of Rocks and Minerals</w:t>
            </w:r>
          </w:p>
          <w:p w14:paraId="5C48B51A" w14:textId="77777777" w:rsidR="00DE2341" w:rsidRPr="009737CB" w:rsidRDefault="00DE2341" w:rsidP="00DE2341">
            <w:pPr>
              <w:rPr>
                <w:color w:val="7D0000"/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C587D0F" w14:textId="2E8BEA8C" w:rsidR="00BE33C9" w:rsidRPr="009737CB" w:rsidRDefault="00BE33C9">
            <w:pPr>
              <w:rPr>
                <w:color w:val="000000" w:themeColor="text1"/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C2A7C1" w14:textId="77777777" w:rsidR="00BE33C9" w:rsidRPr="009737CB" w:rsidRDefault="00BE33C9">
            <w:pPr>
              <w:rPr>
                <w:color w:val="000000" w:themeColor="text1"/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BAA61F7" w14:textId="77777777" w:rsidR="00BE33C9" w:rsidRPr="009737CB" w:rsidRDefault="00BE33C9">
            <w:pPr>
              <w:rPr>
                <w:color w:val="000000" w:themeColor="text1"/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27D2C2E" w14:textId="77777777" w:rsidR="00BE33C9" w:rsidRPr="00DE2341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714A653" w14:textId="77777777" w:rsidR="00BE33C9" w:rsidRPr="00DE2341" w:rsidRDefault="00BE33C9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E3D67D0" w14:textId="77777777" w:rsidR="00BE33C9" w:rsidRPr="009737CB" w:rsidRDefault="00BE33C9">
            <w:pPr>
              <w:rPr>
                <w:color w:val="C00000"/>
                <w:highlight w:val="green"/>
              </w:rPr>
            </w:pPr>
          </w:p>
        </w:tc>
      </w:tr>
      <w:tr w:rsidR="00BE33C9" w:rsidRPr="00DE2341" w14:paraId="27C7C603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F0D719C" w14:textId="77777777" w:rsidR="00BE33C9" w:rsidRPr="009737CB" w:rsidRDefault="00C47FD1">
            <w:pPr>
              <w:pStyle w:val="Date"/>
              <w:rPr>
                <w:rStyle w:val="Emphasis"/>
                <w:color w:val="7D0000"/>
                <w:highlight w:val="green"/>
              </w:rPr>
            </w:pPr>
            <w:r w:rsidRPr="009737CB">
              <w:rPr>
                <w:rStyle w:val="Emphasis"/>
                <w:color w:val="7D0000"/>
                <w:highlight w:val="green"/>
              </w:rPr>
              <w:fldChar w:fldCharType="begin"/>
            </w:r>
            <w:r w:rsidRPr="009737CB">
              <w:rPr>
                <w:rStyle w:val="Emphasis"/>
                <w:color w:val="7D0000"/>
                <w:highlight w:val="green"/>
              </w:rPr>
              <w:instrText xml:space="preserve"> =G4+1\# 0# </w:instrText>
            </w:r>
            <w:r w:rsidRPr="009737CB">
              <w:rPr>
                <w:rStyle w:val="Emphasis"/>
                <w:color w:val="7D0000"/>
                <w:highlight w:val="green"/>
              </w:rPr>
              <w:fldChar w:fldCharType="separate"/>
            </w:r>
            <w:r w:rsidR="00B75A54" w:rsidRPr="009737CB">
              <w:rPr>
                <w:rStyle w:val="Emphasis"/>
                <w:noProof/>
                <w:color w:val="7D0000"/>
                <w:highlight w:val="green"/>
              </w:rPr>
              <w:t>13</w:t>
            </w:r>
            <w:r w:rsidRPr="009737CB">
              <w:rPr>
                <w:rStyle w:val="Emphasis"/>
                <w:color w:val="7D0000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1CC312F" w14:textId="77777777" w:rsidR="00BE33C9" w:rsidRPr="009737CB" w:rsidRDefault="00C47FD1">
            <w:pPr>
              <w:pStyle w:val="Date"/>
              <w:rPr>
                <w:color w:val="000000" w:themeColor="text1"/>
                <w:highlight w:val="green"/>
              </w:rPr>
            </w:pPr>
            <w:r w:rsidRPr="009737CB">
              <w:rPr>
                <w:color w:val="000000" w:themeColor="text1"/>
                <w:highlight w:val="green"/>
              </w:rPr>
              <w:fldChar w:fldCharType="begin"/>
            </w:r>
            <w:r w:rsidRPr="009737CB">
              <w:rPr>
                <w:color w:val="000000" w:themeColor="text1"/>
                <w:highlight w:val="green"/>
              </w:rPr>
              <w:instrText xml:space="preserve"> =A6+1\# 0# </w:instrText>
            </w:r>
            <w:r w:rsidRPr="009737CB">
              <w:rPr>
                <w:color w:val="000000" w:themeColor="text1"/>
                <w:highlight w:val="green"/>
              </w:rPr>
              <w:fldChar w:fldCharType="separate"/>
            </w:r>
            <w:r w:rsidR="00B75A54" w:rsidRPr="009737CB">
              <w:rPr>
                <w:noProof/>
                <w:color w:val="000000" w:themeColor="text1"/>
                <w:highlight w:val="green"/>
              </w:rPr>
              <w:t>14</w:t>
            </w:r>
            <w:r w:rsidRPr="009737CB">
              <w:rPr>
                <w:color w:val="000000" w:themeColor="text1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187A4CD" w14:textId="77777777" w:rsidR="00BE33C9" w:rsidRPr="009737CB" w:rsidRDefault="00C47FD1">
            <w:pPr>
              <w:pStyle w:val="Date"/>
              <w:rPr>
                <w:color w:val="000000" w:themeColor="text1"/>
                <w:highlight w:val="green"/>
              </w:rPr>
            </w:pPr>
            <w:r w:rsidRPr="009737CB">
              <w:rPr>
                <w:color w:val="000000" w:themeColor="text1"/>
                <w:highlight w:val="green"/>
              </w:rPr>
              <w:fldChar w:fldCharType="begin"/>
            </w:r>
            <w:r w:rsidRPr="009737CB">
              <w:rPr>
                <w:color w:val="000000" w:themeColor="text1"/>
                <w:highlight w:val="green"/>
              </w:rPr>
              <w:instrText xml:space="preserve"> =B6+1\# 0# </w:instrText>
            </w:r>
            <w:r w:rsidRPr="009737CB">
              <w:rPr>
                <w:color w:val="000000" w:themeColor="text1"/>
                <w:highlight w:val="green"/>
              </w:rPr>
              <w:fldChar w:fldCharType="separate"/>
            </w:r>
            <w:r w:rsidR="00B75A54" w:rsidRPr="009737CB">
              <w:rPr>
                <w:noProof/>
                <w:color w:val="000000" w:themeColor="text1"/>
                <w:highlight w:val="green"/>
              </w:rPr>
              <w:t>15</w:t>
            </w:r>
            <w:r w:rsidRPr="009737CB">
              <w:rPr>
                <w:color w:val="000000" w:themeColor="text1"/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BCA2650" w14:textId="77777777" w:rsidR="00BE33C9" w:rsidRPr="009737CB" w:rsidRDefault="00C47FD1">
            <w:pPr>
              <w:pStyle w:val="Date"/>
              <w:rPr>
                <w:color w:val="000000" w:themeColor="text1"/>
                <w:highlight w:val="green"/>
              </w:rPr>
            </w:pPr>
            <w:r w:rsidRPr="009737CB">
              <w:rPr>
                <w:color w:val="000000" w:themeColor="text1"/>
                <w:highlight w:val="green"/>
              </w:rPr>
              <w:fldChar w:fldCharType="begin"/>
            </w:r>
            <w:r w:rsidRPr="009737CB">
              <w:rPr>
                <w:color w:val="000000" w:themeColor="text1"/>
                <w:highlight w:val="green"/>
              </w:rPr>
              <w:instrText xml:space="preserve"> =C6+1\# 0# </w:instrText>
            </w:r>
            <w:r w:rsidRPr="009737CB">
              <w:rPr>
                <w:color w:val="000000" w:themeColor="text1"/>
                <w:highlight w:val="green"/>
              </w:rPr>
              <w:fldChar w:fldCharType="separate"/>
            </w:r>
            <w:r w:rsidR="00B75A54" w:rsidRPr="009737CB">
              <w:rPr>
                <w:noProof/>
                <w:color w:val="000000" w:themeColor="text1"/>
                <w:highlight w:val="green"/>
              </w:rPr>
              <w:t>16</w:t>
            </w:r>
            <w:r w:rsidRPr="009737CB">
              <w:rPr>
                <w:color w:val="000000" w:themeColor="text1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52C9CBD" w14:textId="77777777" w:rsidR="00BE33C9" w:rsidRPr="00DE2341" w:rsidRDefault="00C47FD1">
            <w:pPr>
              <w:pStyle w:val="Date"/>
              <w:rPr>
                <w:highlight w:val="green"/>
              </w:rPr>
            </w:pPr>
            <w:r w:rsidRPr="00DE2341">
              <w:rPr>
                <w:highlight w:val="green"/>
              </w:rPr>
              <w:fldChar w:fldCharType="begin"/>
            </w:r>
            <w:r w:rsidRPr="00DE2341">
              <w:rPr>
                <w:highlight w:val="green"/>
              </w:rPr>
              <w:instrText xml:space="preserve"> =D6+1 \# 0#</w:instrText>
            </w:r>
            <w:r w:rsidRPr="00DE2341">
              <w:rPr>
                <w:highlight w:val="green"/>
              </w:rPr>
              <w:fldChar w:fldCharType="separate"/>
            </w:r>
            <w:r w:rsidR="00B75A54" w:rsidRPr="00DE2341">
              <w:rPr>
                <w:noProof/>
                <w:highlight w:val="green"/>
              </w:rPr>
              <w:t>17</w:t>
            </w:r>
            <w:r w:rsidRPr="00DE2341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B85B1B0" w14:textId="77777777" w:rsidR="00BE33C9" w:rsidRPr="00DE2341" w:rsidRDefault="00C47FD1">
            <w:pPr>
              <w:pStyle w:val="Date"/>
              <w:rPr>
                <w:highlight w:val="green"/>
              </w:rPr>
            </w:pPr>
            <w:r w:rsidRPr="00DE2341">
              <w:rPr>
                <w:highlight w:val="green"/>
              </w:rPr>
              <w:fldChar w:fldCharType="begin"/>
            </w:r>
            <w:r w:rsidRPr="00DE2341">
              <w:rPr>
                <w:highlight w:val="green"/>
              </w:rPr>
              <w:instrText xml:space="preserve"> =E6+1\# 0# </w:instrText>
            </w:r>
            <w:r w:rsidRPr="00DE2341">
              <w:rPr>
                <w:highlight w:val="green"/>
              </w:rPr>
              <w:fldChar w:fldCharType="separate"/>
            </w:r>
            <w:r w:rsidR="00B75A54" w:rsidRPr="00DE2341">
              <w:rPr>
                <w:noProof/>
                <w:highlight w:val="green"/>
              </w:rPr>
              <w:t>18</w:t>
            </w:r>
            <w:r w:rsidRPr="00DE2341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2FE7B29" w14:textId="77777777" w:rsidR="00BE33C9" w:rsidRPr="009737CB" w:rsidRDefault="00C47FD1">
            <w:pPr>
              <w:pStyle w:val="Date"/>
              <w:rPr>
                <w:rStyle w:val="Emphasis"/>
                <w:color w:val="C00000"/>
                <w:highlight w:val="green"/>
              </w:rPr>
            </w:pPr>
            <w:r w:rsidRPr="009737CB">
              <w:rPr>
                <w:rStyle w:val="Emphasis"/>
                <w:color w:val="7D0000"/>
                <w:highlight w:val="green"/>
              </w:rPr>
              <w:fldChar w:fldCharType="begin"/>
            </w:r>
            <w:r w:rsidRPr="009737CB">
              <w:rPr>
                <w:rStyle w:val="Emphasis"/>
                <w:color w:val="7D0000"/>
                <w:highlight w:val="green"/>
              </w:rPr>
              <w:instrText xml:space="preserve"> =F6+1\# 0# </w:instrText>
            </w:r>
            <w:r w:rsidRPr="009737CB">
              <w:rPr>
                <w:rStyle w:val="Emphasis"/>
                <w:color w:val="7D0000"/>
                <w:highlight w:val="green"/>
              </w:rPr>
              <w:fldChar w:fldCharType="separate"/>
            </w:r>
            <w:r w:rsidR="00B75A54" w:rsidRPr="009737CB">
              <w:rPr>
                <w:rStyle w:val="Emphasis"/>
                <w:noProof/>
                <w:color w:val="7D0000"/>
                <w:highlight w:val="green"/>
              </w:rPr>
              <w:t>19</w:t>
            </w:r>
            <w:r w:rsidRPr="009737CB">
              <w:rPr>
                <w:rStyle w:val="Emphasis"/>
                <w:color w:val="7D0000"/>
                <w:highlight w:val="green"/>
              </w:rPr>
              <w:fldChar w:fldCharType="end"/>
            </w:r>
          </w:p>
        </w:tc>
      </w:tr>
      <w:tr w:rsidR="00BE33C9" w14:paraId="38342B27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6042D25" w14:textId="77777777" w:rsidR="00BE33C9" w:rsidRPr="009737CB" w:rsidRDefault="00BE33C9">
            <w:pPr>
              <w:rPr>
                <w:color w:val="7D0000"/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944A5ED" w14:textId="77777777" w:rsidR="00BE33C9" w:rsidRPr="009737CB" w:rsidRDefault="00BE33C9">
            <w:pPr>
              <w:rPr>
                <w:color w:val="000000" w:themeColor="text1"/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99E6BDC" w14:textId="77777777" w:rsidR="00BE33C9" w:rsidRPr="009737CB" w:rsidRDefault="00BE33C9">
            <w:pPr>
              <w:rPr>
                <w:color w:val="000000" w:themeColor="text1"/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D9CACF1" w14:textId="77777777" w:rsidR="00BE33C9" w:rsidRPr="009737CB" w:rsidRDefault="00BE33C9">
            <w:pPr>
              <w:rPr>
                <w:color w:val="000000" w:themeColor="text1"/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EA3611B" w14:textId="77777777" w:rsidR="00BE33C9" w:rsidRPr="00DE2341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CD1348E" w14:textId="77777777" w:rsidR="00BE33C9" w:rsidRPr="00DE2341" w:rsidRDefault="00BE33C9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0DA0D12" w14:textId="77777777" w:rsidR="00BE33C9" w:rsidRPr="009737CB" w:rsidRDefault="00BE33C9">
            <w:pPr>
              <w:rPr>
                <w:color w:val="C00000"/>
                <w:highlight w:val="green"/>
              </w:rPr>
            </w:pPr>
          </w:p>
        </w:tc>
      </w:tr>
      <w:tr w:rsidR="00BE33C9" w14:paraId="61BDCB48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468592D" w14:textId="77777777" w:rsidR="00BE33C9" w:rsidRPr="009737CB" w:rsidRDefault="00C47FD1">
            <w:pPr>
              <w:pStyle w:val="Date"/>
              <w:rPr>
                <w:rStyle w:val="Emphasis"/>
                <w:color w:val="7D0000"/>
                <w:highlight w:val="green"/>
              </w:rPr>
            </w:pPr>
            <w:r w:rsidRPr="009737CB">
              <w:rPr>
                <w:rStyle w:val="Emphasis"/>
                <w:color w:val="7D0000"/>
                <w:highlight w:val="green"/>
              </w:rPr>
              <w:fldChar w:fldCharType="begin"/>
            </w:r>
            <w:r w:rsidRPr="009737CB">
              <w:rPr>
                <w:rStyle w:val="Emphasis"/>
                <w:color w:val="7D0000"/>
                <w:highlight w:val="green"/>
              </w:rPr>
              <w:instrText xml:space="preserve"> =G6+1\# 0# </w:instrText>
            </w:r>
            <w:r w:rsidRPr="009737CB">
              <w:rPr>
                <w:rStyle w:val="Emphasis"/>
                <w:color w:val="7D0000"/>
                <w:highlight w:val="green"/>
              </w:rPr>
              <w:fldChar w:fldCharType="separate"/>
            </w:r>
            <w:r w:rsidR="00B75A54" w:rsidRPr="009737CB">
              <w:rPr>
                <w:rStyle w:val="Emphasis"/>
                <w:noProof/>
                <w:color w:val="7D0000"/>
                <w:highlight w:val="green"/>
              </w:rPr>
              <w:t>20</w:t>
            </w:r>
            <w:r w:rsidRPr="009737CB">
              <w:rPr>
                <w:rStyle w:val="Emphasis"/>
                <w:color w:val="7D0000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231DD4D" w14:textId="77777777" w:rsidR="00BE33C9" w:rsidRPr="009737CB" w:rsidRDefault="00C47FD1">
            <w:pPr>
              <w:pStyle w:val="Date"/>
              <w:rPr>
                <w:color w:val="000000" w:themeColor="text1"/>
                <w:highlight w:val="green"/>
              </w:rPr>
            </w:pPr>
            <w:r w:rsidRPr="009737CB">
              <w:rPr>
                <w:color w:val="000000" w:themeColor="text1"/>
                <w:highlight w:val="green"/>
              </w:rPr>
              <w:fldChar w:fldCharType="begin"/>
            </w:r>
            <w:r w:rsidRPr="009737CB">
              <w:rPr>
                <w:color w:val="000000" w:themeColor="text1"/>
                <w:highlight w:val="green"/>
              </w:rPr>
              <w:instrText xml:space="preserve"> =A8+1\# 0# </w:instrText>
            </w:r>
            <w:r w:rsidRPr="009737CB">
              <w:rPr>
                <w:color w:val="000000" w:themeColor="text1"/>
                <w:highlight w:val="green"/>
              </w:rPr>
              <w:fldChar w:fldCharType="separate"/>
            </w:r>
            <w:r w:rsidR="00B75A54" w:rsidRPr="009737CB">
              <w:rPr>
                <w:noProof/>
                <w:color w:val="000000" w:themeColor="text1"/>
                <w:highlight w:val="green"/>
              </w:rPr>
              <w:t>21</w:t>
            </w:r>
            <w:r w:rsidRPr="009737CB">
              <w:rPr>
                <w:color w:val="000000" w:themeColor="text1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E03B786" w14:textId="77777777" w:rsidR="00BE33C9" w:rsidRPr="009737CB" w:rsidRDefault="00C47FD1">
            <w:pPr>
              <w:pStyle w:val="Date"/>
              <w:rPr>
                <w:color w:val="000000" w:themeColor="text1"/>
                <w:highlight w:val="green"/>
              </w:rPr>
            </w:pPr>
            <w:r w:rsidRPr="009737CB">
              <w:rPr>
                <w:color w:val="000000" w:themeColor="text1"/>
                <w:highlight w:val="green"/>
              </w:rPr>
              <w:fldChar w:fldCharType="begin"/>
            </w:r>
            <w:r w:rsidRPr="009737CB">
              <w:rPr>
                <w:color w:val="000000" w:themeColor="text1"/>
                <w:highlight w:val="green"/>
              </w:rPr>
              <w:instrText xml:space="preserve"> =B8+1\# 0# </w:instrText>
            </w:r>
            <w:r w:rsidRPr="009737CB">
              <w:rPr>
                <w:color w:val="000000" w:themeColor="text1"/>
                <w:highlight w:val="green"/>
              </w:rPr>
              <w:fldChar w:fldCharType="separate"/>
            </w:r>
            <w:r w:rsidR="00B75A54" w:rsidRPr="009737CB">
              <w:rPr>
                <w:noProof/>
                <w:color w:val="000000" w:themeColor="text1"/>
                <w:highlight w:val="green"/>
              </w:rPr>
              <w:t>22</w:t>
            </w:r>
            <w:r w:rsidRPr="009737CB">
              <w:rPr>
                <w:color w:val="000000" w:themeColor="text1"/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FA486BD" w14:textId="77777777" w:rsidR="00BE33C9" w:rsidRPr="009737CB" w:rsidRDefault="00C47FD1">
            <w:pPr>
              <w:pStyle w:val="Date"/>
              <w:rPr>
                <w:color w:val="000000" w:themeColor="text1"/>
                <w:highlight w:val="green"/>
              </w:rPr>
            </w:pPr>
            <w:r w:rsidRPr="009737CB">
              <w:rPr>
                <w:color w:val="000000" w:themeColor="text1"/>
                <w:highlight w:val="green"/>
              </w:rPr>
              <w:fldChar w:fldCharType="begin"/>
            </w:r>
            <w:r w:rsidRPr="009737CB">
              <w:rPr>
                <w:color w:val="000000" w:themeColor="text1"/>
                <w:highlight w:val="green"/>
              </w:rPr>
              <w:instrText xml:space="preserve"> =C8+1\# 0# </w:instrText>
            </w:r>
            <w:r w:rsidRPr="009737CB">
              <w:rPr>
                <w:color w:val="000000" w:themeColor="text1"/>
                <w:highlight w:val="green"/>
              </w:rPr>
              <w:fldChar w:fldCharType="separate"/>
            </w:r>
            <w:r w:rsidR="00B75A54" w:rsidRPr="009737CB">
              <w:rPr>
                <w:noProof/>
                <w:color w:val="000000" w:themeColor="text1"/>
                <w:highlight w:val="green"/>
              </w:rPr>
              <w:t>23</w:t>
            </w:r>
            <w:r w:rsidRPr="009737CB">
              <w:rPr>
                <w:color w:val="000000" w:themeColor="text1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5D1F2A1" w14:textId="77777777" w:rsidR="00BE33C9" w:rsidRPr="00DE2341" w:rsidRDefault="00C47FD1">
            <w:pPr>
              <w:pStyle w:val="Date"/>
              <w:rPr>
                <w:highlight w:val="green"/>
              </w:rPr>
            </w:pPr>
            <w:r w:rsidRPr="00DE2341">
              <w:rPr>
                <w:highlight w:val="green"/>
              </w:rPr>
              <w:fldChar w:fldCharType="begin"/>
            </w:r>
            <w:r w:rsidRPr="00DE2341">
              <w:rPr>
                <w:highlight w:val="green"/>
              </w:rPr>
              <w:instrText xml:space="preserve"> =D8+1\# 0# </w:instrText>
            </w:r>
            <w:r w:rsidRPr="00DE2341">
              <w:rPr>
                <w:highlight w:val="green"/>
              </w:rPr>
              <w:fldChar w:fldCharType="separate"/>
            </w:r>
            <w:r w:rsidR="00B75A54" w:rsidRPr="00DE2341">
              <w:rPr>
                <w:noProof/>
                <w:highlight w:val="green"/>
              </w:rPr>
              <w:t>24</w:t>
            </w:r>
            <w:r w:rsidRPr="00DE2341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255C89B" w14:textId="77777777" w:rsidR="00BE33C9" w:rsidRPr="00DE2341" w:rsidRDefault="00C47FD1">
            <w:pPr>
              <w:pStyle w:val="Date"/>
              <w:rPr>
                <w:highlight w:val="green"/>
              </w:rPr>
            </w:pPr>
            <w:r w:rsidRPr="00DE2341">
              <w:rPr>
                <w:highlight w:val="green"/>
              </w:rPr>
              <w:fldChar w:fldCharType="begin"/>
            </w:r>
            <w:r w:rsidRPr="00DE2341">
              <w:rPr>
                <w:highlight w:val="green"/>
              </w:rPr>
              <w:instrText xml:space="preserve"> =E8+1\# 0# </w:instrText>
            </w:r>
            <w:r w:rsidRPr="00DE2341">
              <w:rPr>
                <w:highlight w:val="green"/>
              </w:rPr>
              <w:fldChar w:fldCharType="separate"/>
            </w:r>
            <w:r w:rsidR="00B75A54" w:rsidRPr="00DE2341">
              <w:rPr>
                <w:noProof/>
                <w:highlight w:val="green"/>
              </w:rPr>
              <w:t>25</w:t>
            </w:r>
            <w:r w:rsidRPr="00DE2341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FFDAC0A" w14:textId="77777777" w:rsidR="00BE33C9" w:rsidRPr="009737CB" w:rsidRDefault="00C47FD1">
            <w:pPr>
              <w:pStyle w:val="Date"/>
              <w:rPr>
                <w:rStyle w:val="Emphasis"/>
                <w:color w:val="C00000"/>
                <w:highlight w:val="green"/>
              </w:rPr>
            </w:pPr>
            <w:r w:rsidRPr="009737CB">
              <w:rPr>
                <w:rStyle w:val="Emphasis"/>
                <w:color w:val="7D0000"/>
                <w:highlight w:val="green"/>
              </w:rPr>
              <w:fldChar w:fldCharType="begin"/>
            </w:r>
            <w:r w:rsidRPr="009737CB">
              <w:rPr>
                <w:rStyle w:val="Emphasis"/>
                <w:color w:val="7D0000"/>
                <w:highlight w:val="green"/>
              </w:rPr>
              <w:instrText xml:space="preserve"> =F8+1\# 0# </w:instrText>
            </w:r>
            <w:r w:rsidRPr="009737CB">
              <w:rPr>
                <w:rStyle w:val="Emphasis"/>
                <w:color w:val="7D0000"/>
                <w:highlight w:val="green"/>
              </w:rPr>
              <w:fldChar w:fldCharType="separate"/>
            </w:r>
            <w:r w:rsidR="00B75A54" w:rsidRPr="009737CB">
              <w:rPr>
                <w:rStyle w:val="Emphasis"/>
                <w:noProof/>
                <w:color w:val="7D0000"/>
                <w:highlight w:val="green"/>
              </w:rPr>
              <w:t>26</w:t>
            </w:r>
            <w:r w:rsidRPr="009737CB">
              <w:rPr>
                <w:rStyle w:val="Emphasis"/>
                <w:color w:val="7D0000"/>
                <w:highlight w:val="green"/>
              </w:rPr>
              <w:fldChar w:fldCharType="end"/>
            </w:r>
          </w:p>
        </w:tc>
      </w:tr>
      <w:tr w:rsidR="00BE33C9" w14:paraId="028F5939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92C6638" w14:textId="64BCA61A" w:rsidR="00BE33C9" w:rsidRPr="009737CB" w:rsidRDefault="00BE33C9">
            <w:pPr>
              <w:rPr>
                <w:color w:val="7D0000"/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75A3CBF" w14:textId="77777777" w:rsidR="00BE33C9" w:rsidRPr="009737CB" w:rsidRDefault="00BE33C9">
            <w:pPr>
              <w:rPr>
                <w:color w:val="000000" w:themeColor="text1"/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BD95363" w14:textId="77777777" w:rsidR="00BE33C9" w:rsidRPr="009737CB" w:rsidRDefault="00BE33C9">
            <w:pPr>
              <w:rPr>
                <w:color w:val="000000" w:themeColor="text1"/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B60DB4E" w14:textId="77777777" w:rsidR="00BE33C9" w:rsidRPr="009737CB" w:rsidRDefault="00BE33C9">
            <w:pPr>
              <w:rPr>
                <w:color w:val="000000" w:themeColor="text1"/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DC9E6D3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5A8FBED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ED593AF" w14:textId="77777777" w:rsidR="00BE33C9" w:rsidRPr="00D12878" w:rsidRDefault="00BE33C9">
            <w:pPr>
              <w:rPr>
                <w:highlight w:val="green"/>
              </w:rPr>
            </w:pPr>
          </w:p>
        </w:tc>
      </w:tr>
      <w:tr w:rsidR="00BE33C9" w14:paraId="284AC4EE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05E9F78" w14:textId="77777777" w:rsidR="00BE33C9" w:rsidRPr="009737CB" w:rsidRDefault="00C47FD1">
            <w:pPr>
              <w:pStyle w:val="Date"/>
              <w:rPr>
                <w:rStyle w:val="Emphasis"/>
                <w:color w:val="7D0000"/>
                <w:highlight w:val="cyan"/>
              </w:rPr>
            </w:pPr>
            <w:r w:rsidRPr="009737CB">
              <w:rPr>
                <w:rStyle w:val="Emphasis"/>
                <w:color w:val="7D0000"/>
                <w:highlight w:val="cyan"/>
              </w:rPr>
              <w:fldChar w:fldCharType="begin"/>
            </w:r>
            <w:r w:rsidRPr="009737CB">
              <w:rPr>
                <w:rStyle w:val="Emphasis"/>
                <w:color w:val="7D0000"/>
                <w:highlight w:val="cyan"/>
              </w:rPr>
              <w:instrText xml:space="preserve">IF 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begin"/>
            </w:r>
            <w:r w:rsidRPr="009737CB">
              <w:rPr>
                <w:rStyle w:val="Emphasis"/>
                <w:color w:val="7D0000"/>
                <w:highlight w:val="cyan"/>
              </w:rPr>
              <w:instrText xml:space="preserve"> =G8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separate"/>
            </w:r>
            <w:r w:rsidR="00B75A54" w:rsidRPr="009737CB">
              <w:rPr>
                <w:rStyle w:val="Emphasis"/>
                <w:noProof/>
                <w:color w:val="7D0000"/>
                <w:highlight w:val="cyan"/>
              </w:rPr>
              <w:instrText>26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end"/>
            </w:r>
            <w:r w:rsidRPr="009737CB">
              <w:rPr>
                <w:rStyle w:val="Emphasis"/>
                <w:color w:val="7D0000"/>
                <w:highlight w:val="cyan"/>
              </w:rPr>
              <w:instrText xml:space="preserve"> = 0,"" 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begin"/>
            </w:r>
            <w:r w:rsidRPr="009737CB">
              <w:rPr>
                <w:rStyle w:val="Emphasis"/>
                <w:color w:val="7D0000"/>
                <w:highlight w:val="cyan"/>
              </w:rPr>
              <w:instrText xml:space="preserve"> IF 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begin"/>
            </w:r>
            <w:r w:rsidRPr="009737CB">
              <w:rPr>
                <w:rStyle w:val="Emphasis"/>
                <w:color w:val="7D0000"/>
                <w:highlight w:val="cyan"/>
              </w:rPr>
              <w:instrText xml:space="preserve"> =G8 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separate"/>
            </w:r>
            <w:r w:rsidR="00B75A54" w:rsidRPr="009737CB">
              <w:rPr>
                <w:rStyle w:val="Emphasis"/>
                <w:noProof/>
                <w:color w:val="7D0000"/>
                <w:highlight w:val="cyan"/>
              </w:rPr>
              <w:instrText>26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end"/>
            </w:r>
            <w:r w:rsidRPr="009737CB">
              <w:rPr>
                <w:rStyle w:val="Emphasis"/>
                <w:color w:val="7D0000"/>
                <w:highlight w:val="cyan"/>
              </w:rPr>
              <w:instrText xml:space="preserve">  &lt; 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begin"/>
            </w:r>
            <w:r w:rsidRPr="009737CB">
              <w:rPr>
                <w:rStyle w:val="Emphasis"/>
                <w:color w:val="7D0000"/>
                <w:highlight w:val="cyan"/>
              </w:rPr>
              <w:instrText xml:space="preserve"> DocVariable MonthEnd \@ d 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separate"/>
            </w:r>
            <w:r w:rsidR="00EE5AAF" w:rsidRPr="009737CB">
              <w:rPr>
                <w:rStyle w:val="Emphasis"/>
                <w:color w:val="7D0000"/>
                <w:highlight w:val="cyan"/>
              </w:rPr>
              <w:instrText>30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end"/>
            </w:r>
            <w:r w:rsidRPr="009737CB">
              <w:rPr>
                <w:rStyle w:val="Emphasis"/>
                <w:color w:val="7D0000"/>
                <w:highlight w:val="cyan"/>
              </w:rPr>
              <w:instrText xml:space="preserve">  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begin"/>
            </w:r>
            <w:r w:rsidRPr="009737CB">
              <w:rPr>
                <w:rStyle w:val="Emphasis"/>
                <w:color w:val="7D0000"/>
                <w:highlight w:val="cyan"/>
              </w:rPr>
              <w:instrText xml:space="preserve"> =G8+1 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separate"/>
            </w:r>
            <w:r w:rsidR="00B75A54" w:rsidRPr="009737CB">
              <w:rPr>
                <w:rStyle w:val="Emphasis"/>
                <w:noProof/>
                <w:color w:val="7D0000"/>
                <w:highlight w:val="cyan"/>
              </w:rPr>
              <w:instrText>27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end"/>
            </w:r>
            <w:r w:rsidRPr="009737CB">
              <w:rPr>
                <w:rStyle w:val="Emphasis"/>
                <w:color w:val="7D0000"/>
                <w:highlight w:val="cyan"/>
              </w:rPr>
              <w:instrText xml:space="preserve"> "" 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separate"/>
            </w:r>
            <w:r w:rsidR="00EE5AAF" w:rsidRPr="009737CB">
              <w:rPr>
                <w:rStyle w:val="Emphasis"/>
                <w:noProof/>
                <w:color w:val="7D0000"/>
                <w:highlight w:val="cyan"/>
              </w:rPr>
              <w:instrText>27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end"/>
            </w:r>
            <w:r w:rsidRPr="009737CB">
              <w:rPr>
                <w:rStyle w:val="Emphasis"/>
                <w:color w:val="7D0000"/>
                <w:highlight w:val="cyan"/>
              </w:rPr>
              <w:instrText>\# 0#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separate"/>
            </w:r>
            <w:r w:rsidR="00EE5AAF" w:rsidRPr="009737CB">
              <w:rPr>
                <w:rStyle w:val="Emphasis"/>
                <w:noProof/>
                <w:color w:val="7D0000"/>
                <w:highlight w:val="cyan"/>
              </w:rPr>
              <w:t>27</w:t>
            </w:r>
            <w:r w:rsidRPr="009737CB">
              <w:rPr>
                <w:rStyle w:val="Emphasis"/>
                <w:color w:val="7D0000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918AE8A" w14:textId="77777777" w:rsidR="00BE33C9" w:rsidRPr="009737CB" w:rsidRDefault="00C47FD1">
            <w:pPr>
              <w:pStyle w:val="Date"/>
              <w:rPr>
                <w:color w:val="000000" w:themeColor="text1"/>
                <w:highlight w:val="cyan"/>
              </w:rPr>
            </w:pP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IF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=A10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="00B75A54" w:rsidRPr="009737CB">
              <w:rPr>
                <w:noProof/>
                <w:color w:val="000000" w:themeColor="text1"/>
                <w:highlight w:val="cyan"/>
              </w:rPr>
              <w:instrText>27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 xml:space="preserve"> = 0,""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IF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=A10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="00B75A54" w:rsidRPr="009737CB">
              <w:rPr>
                <w:noProof/>
                <w:color w:val="000000" w:themeColor="text1"/>
                <w:highlight w:val="cyan"/>
              </w:rPr>
              <w:instrText>27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 xml:space="preserve">  &lt;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DocVariable MonthEnd \@ d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="00EE5AAF" w:rsidRPr="009737CB">
              <w:rPr>
                <w:color w:val="000000" w:themeColor="text1"/>
                <w:highlight w:val="cyan"/>
              </w:rPr>
              <w:instrText>30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 xml:space="preserve"> 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=A10+1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="00B75A54" w:rsidRPr="009737CB">
              <w:rPr>
                <w:noProof/>
                <w:color w:val="000000" w:themeColor="text1"/>
                <w:highlight w:val="cyan"/>
              </w:rPr>
              <w:instrText>28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 xml:space="preserve"> ""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="00EE5AAF" w:rsidRPr="009737CB">
              <w:rPr>
                <w:noProof/>
                <w:color w:val="000000" w:themeColor="text1"/>
                <w:highlight w:val="cyan"/>
              </w:rPr>
              <w:instrText>28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>\# 0#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="00EE5AAF" w:rsidRPr="009737CB">
              <w:rPr>
                <w:noProof/>
                <w:color w:val="000000" w:themeColor="text1"/>
                <w:highlight w:val="cyan"/>
              </w:rPr>
              <w:t>28</w: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2ECBCDA" w14:textId="77777777" w:rsidR="00BE33C9" w:rsidRPr="009737CB" w:rsidRDefault="00C47FD1">
            <w:pPr>
              <w:pStyle w:val="Date"/>
              <w:rPr>
                <w:color w:val="000000" w:themeColor="text1"/>
                <w:highlight w:val="cyan"/>
              </w:rPr>
            </w:pP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IF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=B10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="00B75A54" w:rsidRPr="009737CB">
              <w:rPr>
                <w:noProof/>
                <w:color w:val="000000" w:themeColor="text1"/>
                <w:highlight w:val="cyan"/>
              </w:rPr>
              <w:instrText>28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 xml:space="preserve"> = 0,""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IF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=B10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="00B75A54" w:rsidRPr="009737CB">
              <w:rPr>
                <w:noProof/>
                <w:color w:val="000000" w:themeColor="text1"/>
                <w:highlight w:val="cyan"/>
              </w:rPr>
              <w:instrText>28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 xml:space="preserve">  &lt;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DocVariable MonthEnd \@ d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="00EE5AAF" w:rsidRPr="009737CB">
              <w:rPr>
                <w:color w:val="000000" w:themeColor="text1"/>
                <w:highlight w:val="cyan"/>
              </w:rPr>
              <w:instrText>30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 xml:space="preserve"> 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=B10+1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="00B75A54" w:rsidRPr="009737CB">
              <w:rPr>
                <w:noProof/>
                <w:color w:val="000000" w:themeColor="text1"/>
                <w:highlight w:val="cyan"/>
              </w:rPr>
              <w:instrText>29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 xml:space="preserve"> ""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="00EE5AAF" w:rsidRPr="009737CB">
              <w:rPr>
                <w:noProof/>
                <w:color w:val="000000" w:themeColor="text1"/>
                <w:highlight w:val="cyan"/>
              </w:rPr>
              <w:instrText>29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>\# 0#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="00EE5AAF" w:rsidRPr="009737CB">
              <w:rPr>
                <w:noProof/>
                <w:color w:val="000000" w:themeColor="text1"/>
                <w:highlight w:val="cyan"/>
              </w:rPr>
              <w:t>29</w: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F15AD11" w14:textId="77777777" w:rsidR="00BE33C9" w:rsidRPr="009737CB" w:rsidRDefault="00C47FD1">
            <w:pPr>
              <w:pStyle w:val="Date"/>
              <w:rPr>
                <w:color w:val="000000" w:themeColor="text1"/>
                <w:highlight w:val="cyan"/>
              </w:rPr>
            </w:pP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IF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=C10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="00B75A54" w:rsidRPr="009737CB">
              <w:rPr>
                <w:noProof/>
                <w:color w:val="000000" w:themeColor="text1"/>
                <w:highlight w:val="cyan"/>
              </w:rPr>
              <w:instrText>29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 xml:space="preserve"> = 0,""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IF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=C10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="00B75A54" w:rsidRPr="009737CB">
              <w:rPr>
                <w:noProof/>
                <w:color w:val="000000" w:themeColor="text1"/>
                <w:highlight w:val="cyan"/>
              </w:rPr>
              <w:instrText>29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 xml:space="preserve">  &lt;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DocVariable MonthEnd \@ d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="00EE5AAF" w:rsidRPr="009737CB">
              <w:rPr>
                <w:color w:val="000000" w:themeColor="text1"/>
                <w:highlight w:val="cyan"/>
              </w:rPr>
              <w:instrText>30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 xml:space="preserve"> 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=C10+1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="00B75A54" w:rsidRPr="009737CB">
              <w:rPr>
                <w:noProof/>
                <w:color w:val="000000" w:themeColor="text1"/>
                <w:highlight w:val="cyan"/>
              </w:rPr>
              <w:instrText>30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 xml:space="preserve"> ""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="00EE5AAF" w:rsidRPr="009737CB">
              <w:rPr>
                <w:noProof/>
                <w:color w:val="000000" w:themeColor="text1"/>
                <w:highlight w:val="cyan"/>
              </w:rPr>
              <w:instrText>30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>\# 0#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="00EE5AAF" w:rsidRPr="009737CB">
              <w:rPr>
                <w:noProof/>
                <w:color w:val="000000" w:themeColor="text1"/>
                <w:highlight w:val="cyan"/>
              </w:rPr>
              <w:t>30</w: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D9D5605" w14:textId="77777777" w:rsidR="00BE33C9" w:rsidRPr="00DE2341" w:rsidRDefault="00C47FD1">
            <w:pPr>
              <w:pStyle w:val="Date"/>
              <w:rPr>
                <w:highlight w:val="cyan"/>
              </w:rPr>
            </w:pPr>
            <w:r w:rsidRPr="00DE2341">
              <w:rPr>
                <w:highlight w:val="cyan"/>
              </w:rPr>
              <w:fldChar w:fldCharType="begin"/>
            </w:r>
            <w:r w:rsidRPr="00DE2341">
              <w:rPr>
                <w:highlight w:val="cyan"/>
              </w:rPr>
              <w:instrText xml:space="preserve">IF </w:instrText>
            </w:r>
            <w:r w:rsidRPr="00DE2341">
              <w:rPr>
                <w:highlight w:val="cyan"/>
              </w:rPr>
              <w:fldChar w:fldCharType="begin"/>
            </w:r>
            <w:r w:rsidRPr="00DE2341">
              <w:rPr>
                <w:highlight w:val="cyan"/>
              </w:rPr>
              <w:instrText xml:space="preserve"> =D10</w:instrText>
            </w:r>
            <w:r w:rsidRPr="00DE2341">
              <w:rPr>
                <w:highlight w:val="cyan"/>
              </w:rPr>
              <w:fldChar w:fldCharType="separate"/>
            </w:r>
            <w:r w:rsidR="00B75A54" w:rsidRPr="00DE2341">
              <w:rPr>
                <w:noProof/>
                <w:highlight w:val="cyan"/>
              </w:rPr>
              <w:instrText>30</w:instrText>
            </w:r>
            <w:r w:rsidRPr="00DE2341">
              <w:rPr>
                <w:highlight w:val="cyan"/>
              </w:rPr>
              <w:fldChar w:fldCharType="end"/>
            </w:r>
            <w:r w:rsidRPr="00DE2341">
              <w:rPr>
                <w:highlight w:val="cyan"/>
              </w:rPr>
              <w:instrText xml:space="preserve"> = 0,"" </w:instrText>
            </w:r>
            <w:r w:rsidRPr="00DE2341">
              <w:rPr>
                <w:highlight w:val="cyan"/>
              </w:rPr>
              <w:fldChar w:fldCharType="begin"/>
            </w:r>
            <w:r w:rsidRPr="00DE2341">
              <w:rPr>
                <w:highlight w:val="cyan"/>
              </w:rPr>
              <w:instrText xml:space="preserve"> IF </w:instrText>
            </w:r>
            <w:r w:rsidRPr="00DE2341">
              <w:rPr>
                <w:highlight w:val="cyan"/>
              </w:rPr>
              <w:fldChar w:fldCharType="begin"/>
            </w:r>
            <w:r w:rsidRPr="00DE2341">
              <w:rPr>
                <w:highlight w:val="cyan"/>
              </w:rPr>
              <w:instrText xml:space="preserve"> =D10 </w:instrText>
            </w:r>
            <w:r w:rsidRPr="00DE2341">
              <w:rPr>
                <w:highlight w:val="cyan"/>
              </w:rPr>
              <w:fldChar w:fldCharType="separate"/>
            </w:r>
            <w:r w:rsidR="00B75A54" w:rsidRPr="00DE2341">
              <w:rPr>
                <w:noProof/>
                <w:highlight w:val="cyan"/>
              </w:rPr>
              <w:instrText>30</w:instrText>
            </w:r>
            <w:r w:rsidRPr="00DE2341">
              <w:rPr>
                <w:highlight w:val="cyan"/>
              </w:rPr>
              <w:fldChar w:fldCharType="end"/>
            </w:r>
            <w:r w:rsidRPr="00DE2341">
              <w:rPr>
                <w:highlight w:val="cyan"/>
              </w:rPr>
              <w:instrText xml:space="preserve">  &lt; </w:instrText>
            </w:r>
            <w:r w:rsidRPr="00DE2341">
              <w:rPr>
                <w:highlight w:val="cyan"/>
              </w:rPr>
              <w:fldChar w:fldCharType="begin"/>
            </w:r>
            <w:r w:rsidRPr="00DE2341">
              <w:rPr>
                <w:highlight w:val="cyan"/>
              </w:rPr>
              <w:instrText xml:space="preserve"> DocVariable MonthEnd \@ d </w:instrText>
            </w:r>
            <w:r w:rsidRPr="00DE2341">
              <w:rPr>
                <w:highlight w:val="cyan"/>
              </w:rPr>
              <w:fldChar w:fldCharType="separate"/>
            </w:r>
            <w:r w:rsidR="00EE5AAF" w:rsidRPr="00DE2341">
              <w:rPr>
                <w:highlight w:val="cyan"/>
              </w:rPr>
              <w:instrText>30</w:instrText>
            </w:r>
            <w:r w:rsidRPr="00DE2341">
              <w:rPr>
                <w:highlight w:val="cyan"/>
              </w:rPr>
              <w:fldChar w:fldCharType="end"/>
            </w:r>
            <w:r w:rsidRPr="00DE2341">
              <w:rPr>
                <w:highlight w:val="cyan"/>
              </w:rPr>
              <w:instrText xml:space="preserve">  </w:instrText>
            </w:r>
            <w:r w:rsidRPr="00DE2341">
              <w:rPr>
                <w:highlight w:val="cyan"/>
              </w:rPr>
              <w:fldChar w:fldCharType="begin"/>
            </w:r>
            <w:r w:rsidRPr="00DE2341">
              <w:rPr>
                <w:highlight w:val="cyan"/>
              </w:rPr>
              <w:instrText xml:space="preserve"> =D10+1 </w:instrText>
            </w:r>
            <w:r w:rsidRPr="00DE2341">
              <w:rPr>
                <w:highlight w:val="cyan"/>
              </w:rPr>
              <w:fldChar w:fldCharType="separate"/>
            </w:r>
            <w:r w:rsidRPr="00DE2341">
              <w:rPr>
                <w:noProof/>
                <w:highlight w:val="cyan"/>
              </w:rPr>
              <w:instrText>28</w:instrText>
            </w:r>
            <w:r w:rsidRPr="00DE2341">
              <w:rPr>
                <w:highlight w:val="cyan"/>
              </w:rPr>
              <w:fldChar w:fldCharType="end"/>
            </w:r>
            <w:r w:rsidRPr="00DE2341">
              <w:rPr>
                <w:highlight w:val="cyan"/>
              </w:rPr>
              <w:instrText xml:space="preserve"> "" </w:instrText>
            </w:r>
            <w:r w:rsidRPr="00DE2341">
              <w:rPr>
                <w:highlight w:val="cyan"/>
              </w:rPr>
              <w:fldChar w:fldCharType="end"/>
            </w:r>
            <w:r w:rsidRPr="00DE2341">
              <w:rPr>
                <w:highlight w:val="cyan"/>
              </w:rPr>
              <w:instrText>\# 0#</w:instrText>
            </w:r>
            <w:r w:rsidRPr="00DE2341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7F9C66D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=E10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0,""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=E10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&lt;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MonthEnd \@ 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31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=E10+1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43DF773" w14:textId="77777777" w:rsidR="00BE33C9" w:rsidRPr="00D12878" w:rsidRDefault="00C47FD1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=F10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instrText>0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= 0,""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=F10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29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 &lt;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DocVariable MonthEnd \@ d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highlight w:val="green"/>
              </w:rPr>
              <w:instrText>31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=F10+1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30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""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30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>\# 0#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</w:tr>
      <w:tr w:rsidR="00BE33C9" w14:paraId="356F3F55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771A33E" w14:textId="71351132" w:rsidR="00BE33C9" w:rsidRPr="00DE2341" w:rsidRDefault="00DE2341">
            <w:pPr>
              <w:rPr>
                <w:highlight w:val="cyan"/>
              </w:rPr>
            </w:pPr>
            <w:r w:rsidRPr="00DE2341">
              <w:rPr>
                <w:highlight w:val="cyan"/>
              </w:rPr>
              <w:t>Plan 3: The Rock Cycle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D9077FC" w14:textId="77777777" w:rsidR="00BE33C9" w:rsidRPr="00DE2341" w:rsidRDefault="00BE33C9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A57DF0D" w14:textId="77777777" w:rsidR="00BE33C9" w:rsidRPr="00DE2341" w:rsidRDefault="00BE33C9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814F420" w14:textId="77777777" w:rsidR="00BE33C9" w:rsidRPr="00DE2341" w:rsidRDefault="00BE33C9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6E659DF" w14:textId="77777777" w:rsidR="00BE33C9" w:rsidRPr="00DE2341" w:rsidRDefault="00BE33C9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E12AF95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DE6AC5D" w14:textId="77777777" w:rsidR="00BE33C9" w:rsidRPr="00D12878" w:rsidRDefault="00BE33C9">
            <w:pPr>
              <w:rPr>
                <w:highlight w:val="green"/>
              </w:rPr>
            </w:pPr>
          </w:p>
        </w:tc>
      </w:tr>
      <w:tr w:rsidR="00BE33C9" w14:paraId="01E92709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7DD67AA" w14:textId="77777777" w:rsidR="00BE33C9" w:rsidRDefault="00C47FD1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</w:instrText>
            </w:r>
            <w:r>
              <w:rPr>
                <w:rStyle w:val="Emphasis"/>
              </w:rPr>
              <w:fldChar w:fldCharType="separate"/>
            </w:r>
            <w:r w:rsidR="00B75A54">
              <w:rPr>
                <w:rStyle w:val="Emphasis"/>
                <w:noProof/>
              </w:rPr>
              <w:instrText>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0,""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&lt;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MonthEnd \@ 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3DE98AF" w14:textId="77777777" w:rsidR="00BE33C9" w:rsidRDefault="00C47FD1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=A12</w:instrText>
            </w:r>
            <w:r>
              <w:fldChar w:fldCharType="separate"/>
            </w:r>
            <w:r w:rsidR="00B75A54"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=A12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=A12+1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1D9446B2" w14:textId="77777777" w:rsidR="00BE33C9" w:rsidRDefault="00BE33C9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5C68DB53" w14:textId="77777777" w:rsidR="00BE33C9" w:rsidRDefault="00BE33C9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3DB2F5FD" w14:textId="77777777" w:rsidR="00BE33C9" w:rsidRDefault="00BE33C9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1593C7E6" w14:textId="77777777" w:rsidR="00BE33C9" w:rsidRDefault="00BE33C9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616885FD" w14:textId="77777777" w:rsidR="00BE33C9" w:rsidRDefault="00BE33C9">
            <w:pPr>
              <w:pStyle w:val="Date"/>
              <w:rPr>
                <w:rStyle w:val="Emphasis"/>
              </w:rPr>
            </w:pPr>
          </w:p>
        </w:tc>
      </w:tr>
      <w:tr w:rsidR="00BE33C9" w14:paraId="4D10141F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88B3BDD" w14:textId="77777777" w:rsidR="00BE33C9" w:rsidRDefault="00BE33C9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08484F3" w14:textId="77777777" w:rsidR="00BE33C9" w:rsidRDefault="00BE33C9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6ED2BD4" w14:textId="77777777" w:rsidR="00BE33C9" w:rsidRDefault="00BE33C9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3B73DC8" w14:textId="77777777" w:rsidR="00BE33C9" w:rsidRDefault="00BE33C9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7C9EC5C" w14:textId="77777777" w:rsidR="00BE33C9" w:rsidRDefault="00BE33C9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87D62EF" w14:textId="77777777" w:rsidR="00BE33C9" w:rsidRDefault="00BE33C9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D4938AE" w14:textId="77777777" w:rsidR="00BE33C9" w:rsidRDefault="00BE33C9"/>
        </w:tc>
      </w:tr>
    </w:tbl>
    <w:p w14:paraId="7CE0C9D7" w14:textId="77777777" w:rsidR="00BE33C9" w:rsidRDefault="00BE33C9">
      <w:pPr>
        <w:rPr>
          <w:sz w:val="16"/>
          <w:szCs w:val="16"/>
        </w:rPr>
      </w:pPr>
    </w:p>
    <w:p w14:paraId="4E32B000" w14:textId="77777777" w:rsidR="00EE5AAF" w:rsidRDefault="00EE5AAF">
      <w:pPr>
        <w:rPr>
          <w:sz w:val="16"/>
          <w:szCs w:val="16"/>
        </w:rPr>
      </w:pPr>
    </w:p>
    <w:tbl>
      <w:tblPr>
        <w:tblW w:w="4986" w:type="pct"/>
        <w:tblLayout w:type="fixed"/>
        <w:tblCellMar>
          <w:top w:w="43" w:type="dxa"/>
          <w:left w:w="0" w:type="dxa"/>
          <w:bottom w:w="115" w:type="dxa"/>
          <w:right w:w="187" w:type="dxa"/>
        </w:tblCellMar>
        <w:tblLook w:val="04A0" w:firstRow="1" w:lastRow="0" w:firstColumn="1" w:lastColumn="0" w:noHBand="0" w:noVBand="1"/>
        <w:tblCaption w:val="Calendar layout table"/>
      </w:tblPr>
      <w:tblGrid>
        <w:gridCol w:w="1529"/>
        <w:gridCol w:w="1529"/>
        <w:gridCol w:w="1530"/>
        <w:gridCol w:w="1532"/>
        <w:gridCol w:w="1530"/>
        <w:gridCol w:w="1530"/>
        <w:gridCol w:w="1532"/>
      </w:tblGrid>
      <w:tr w:rsidR="00EE5AAF" w14:paraId="070E0272" w14:textId="77777777" w:rsidTr="005C7728">
        <w:trPr>
          <w:tblHeader/>
        </w:trPr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1D98792" w14:textId="77777777" w:rsidR="00EE5AAF" w:rsidRDefault="00EE5AAF" w:rsidP="005C7728">
            <w:pPr>
              <w:pStyle w:val="Day"/>
            </w:pPr>
            <w:r>
              <w:lastRenderedPageBreak/>
              <w:t>Sun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132B219" w14:textId="77777777" w:rsidR="00EE5AAF" w:rsidRDefault="00EE5AAF" w:rsidP="005C7728">
            <w:pPr>
              <w:pStyle w:val="Day"/>
            </w:pPr>
            <w:r>
              <w:t>mon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20E73C8E" w14:textId="77777777" w:rsidR="00EE5AAF" w:rsidRDefault="00EE5AAF" w:rsidP="005C7728">
            <w:pPr>
              <w:pStyle w:val="Day"/>
            </w:pPr>
            <w:r>
              <w:t>tue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20AD466" w14:textId="77777777" w:rsidR="00EE5AAF" w:rsidRDefault="00EE5AAF" w:rsidP="005C7728">
            <w:pPr>
              <w:pStyle w:val="Day"/>
            </w:pPr>
            <w:r>
              <w:t>wed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4832B77" w14:textId="77777777" w:rsidR="00EE5AAF" w:rsidRDefault="00EE5AAF" w:rsidP="005C7728">
            <w:pPr>
              <w:pStyle w:val="Day"/>
            </w:pPr>
            <w:r>
              <w:t>thu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72748F9" w14:textId="77777777" w:rsidR="00EE5AAF" w:rsidRDefault="00EE5AAF" w:rsidP="005C7728">
            <w:pPr>
              <w:pStyle w:val="Day"/>
            </w:pPr>
            <w:r>
              <w:t>fri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9276301" w14:textId="77777777" w:rsidR="00EE5AAF" w:rsidRDefault="00EE5AAF" w:rsidP="005C7728">
            <w:pPr>
              <w:pStyle w:val="Day"/>
            </w:pPr>
            <w:r>
              <w:t>sat</w:t>
            </w:r>
          </w:p>
        </w:tc>
      </w:tr>
      <w:tr w:rsidR="00EE5AAF" w14:paraId="11FF0B14" w14:textId="77777777" w:rsidTr="005C7728"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F80842A" w14:textId="77777777" w:rsidR="00EE5AAF" w:rsidRPr="00DE2341" w:rsidRDefault="00EE5AAF" w:rsidP="005C7728">
            <w:pPr>
              <w:pStyle w:val="Date"/>
              <w:rPr>
                <w:rStyle w:val="Emphasis"/>
                <w:highlight w:val="cyan"/>
              </w:rPr>
            </w:pPr>
            <w:r w:rsidRPr="00DE2341">
              <w:rPr>
                <w:rStyle w:val="Emphasis"/>
                <w:highlight w:val="cyan"/>
              </w:rPr>
              <w:fldChar w:fldCharType="begin"/>
            </w:r>
            <w:r w:rsidRPr="00DE2341">
              <w:rPr>
                <w:rStyle w:val="Emphasis"/>
                <w:highlight w:val="cyan"/>
              </w:rPr>
              <w:instrText xml:space="preserve"> IF </w:instrText>
            </w:r>
            <w:r w:rsidRPr="00DE2341">
              <w:rPr>
                <w:rStyle w:val="Emphasis"/>
                <w:highlight w:val="cyan"/>
              </w:rPr>
              <w:fldChar w:fldCharType="begin"/>
            </w:r>
            <w:r w:rsidRPr="00DE2341">
              <w:rPr>
                <w:rStyle w:val="Emphasis"/>
                <w:highlight w:val="cyan"/>
              </w:rPr>
              <w:instrText xml:space="preserve"> DocVariable MonthStart \@ dddd </w:instrText>
            </w:r>
            <w:r w:rsidRPr="00DE2341">
              <w:rPr>
                <w:rStyle w:val="Emphasis"/>
                <w:highlight w:val="cyan"/>
              </w:rPr>
              <w:fldChar w:fldCharType="separate"/>
            </w:r>
            <w:r w:rsidRPr="00DE2341">
              <w:rPr>
                <w:rStyle w:val="Emphasis"/>
                <w:highlight w:val="cyan"/>
              </w:rPr>
              <w:instrText>Monday</w:instrText>
            </w:r>
            <w:r w:rsidRPr="00DE2341">
              <w:rPr>
                <w:rStyle w:val="Emphasis"/>
                <w:highlight w:val="cyan"/>
              </w:rPr>
              <w:fldChar w:fldCharType="end"/>
            </w:r>
            <w:r w:rsidRPr="00DE2341">
              <w:rPr>
                <w:rStyle w:val="Emphasis"/>
                <w:highlight w:val="cyan"/>
              </w:rPr>
              <w:instrText xml:space="preserve"> = “Sunday" 1 ""\# 0#</w:instrText>
            </w:r>
            <w:r w:rsidRPr="00DE2341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05B144D" w14:textId="77777777" w:rsidR="00EE5AAF" w:rsidRPr="009737CB" w:rsidRDefault="00EE5AAF" w:rsidP="005C7728">
            <w:pPr>
              <w:pStyle w:val="Date"/>
              <w:rPr>
                <w:color w:val="000000" w:themeColor="text1"/>
                <w:highlight w:val="cyan"/>
              </w:rPr>
            </w:pP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IF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DocVariable MonthStart \@ dddd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color w:val="000000" w:themeColor="text1"/>
                <w:highlight w:val="cyan"/>
              </w:rPr>
              <w:instrText>Monday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 xml:space="preserve"> = “Monday" 1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IF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=A2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cyan"/>
              </w:rPr>
              <w:instrText>0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 xml:space="preserve"> &lt;&gt; 0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=A2+1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color w:val="000000" w:themeColor="text1"/>
                <w:highlight w:val="cyan"/>
              </w:rPr>
              <w:instrText>2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 xml:space="preserve"> "" 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>\# 0#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cyan"/>
              </w:rPr>
              <w:t>01</w: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0126AE09" w14:textId="77777777" w:rsidR="00EE5AAF" w:rsidRPr="009737CB" w:rsidRDefault="00EE5AAF" w:rsidP="005C7728">
            <w:pPr>
              <w:pStyle w:val="Date"/>
              <w:rPr>
                <w:color w:val="000000" w:themeColor="text1"/>
                <w:highlight w:val="cyan"/>
              </w:rPr>
            </w:pP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IF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DocVariable MonthStart \@ dddd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color w:val="000000" w:themeColor="text1"/>
                <w:highlight w:val="cyan"/>
              </w:rPr>
              <w:instrText>Monday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 xml:space="preserve"> = “Tuesday" 01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IF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=B2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cyan"/>
              </w:rPr>
              <w:instrText>1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 xml:space="preserve"> &lt;&gt; 0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=B2+1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cyan"/>
              </w:rPr>
              <w:instrText>2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 xml:space="preserve"> ""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cyan"/>
              </w:rPr>
              <w:instrText>2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>\# 0#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cyan"/>
              </w:rPr>
              <w:t>02</w: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  <w:vAlign w:val="bottom"/>
          </w:tcPr>
          <w:p w14:paraId="43EF3D80" w14:textId="77777777" w:rsidR="00EE5AAF" w:rsidRPr="009737CB" w:rsidRDefault="00EE5AAF" w:rsidP="005C7728">
            <w:pPr>
              <w:pStyle w:val="Date"/>
              <w:rPr>
                <w:color w:val="000000" w:themeColor="text1"/>
                <w:highlight w:val="cyan"/>
              </w:rPr>
            </w:pP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IF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DocVariable MonthStart \@ dddd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color w:val="000000" w:themeColor="text1"/>
                <w:highlight w:val="cyan"/>
              </w:rPr>
              <w:instrText>Monday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 xml:space="preserve"> = “Wednesday" 1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IF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=C2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cyan"/>
              </w:rPr>
              <w:instrText>1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 xml:space="preserve"> &lt;&gt; 0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=C2+1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cyan"/>
              </w:rPr>
              <w:instrText>2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 xml:space="preserve"> ""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cyan"/>
              </w:rPr>
              <w:instrText>2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>\# 0#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cyan"/>
              </w:rPr>
              <w:t>02</w: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C17341D" w14:textId="77777777" w:rsidR="00EE5AAF" w:rsidRPr="009737CB" w:rsidRDefault="00EE5AAF" w:rsidP="005C7728">
            <w:pPr>
              <w:pStyle w:val="Date"/>
              <w:rPr>
                <w:color w:val="000000" w:themeColor="text1"/>
                <w:highlight w:val="cyan"/>
              </w:rPr>
            </w:pP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IF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DocVariable MonthStart \@ dddd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color w:val="000000" w:themeColor="text1"/>
                <w:highlight w:val="cyan"/>
              </w:rPr>
              <w:instrText>Monday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 xml:space="preserve">= “Thursday" 1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IF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=D2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cyan"/>
              </w:rPr>
              <w:instrText>2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 xml:space="preserve"> &lt;&gt; 0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=D2+1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cyan"/>
              </w:rPr>
              <w:instrText>3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 xml:space="preserve"> ""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cyan"/>
              </w:rPr>
              <w:instrText>3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>\# 0#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cyan"/>
              </w:rPr>
              <w:t>03</w: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1370EF5" w14:textId="77777777" w:rsidR="00EE5AAF" w:rsidRPr="009737CB" w:rsidRDefault="00EE5AAF" w:rsidP="005C7728">
            <w:pPr>
              <w:pStyle w:val="Date"/>
              <w:rPr>
                <w:color w:val="000000" w:themeColor="text1"/>
                <w:highlight w:val="cyan"/>
              </w:rPr>
            </w:pP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IF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DocVariable MonthStart \@ dddd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color w:val="000000" w:themeColor="text1"/>
                <w:highlight w:val="cyan"/>
              </w:rPr>
              <w:instrText>Monday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 xml:space="preserve"> = “Friday" 1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IF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=E2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cyan"/>
              </w:rPr>
              <w:instrText>3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 xml:space="preserve"> &lt;&gt; 0 </w:instrText>
            </w: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=E2+1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cyan"/>
              </w:rPr>
              <w:instrText>4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 xml:space="preserve"> ""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cyan"/>
              </w:rPr>
              <w:instrText>4</w:instrTex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  <w:r w:rsidRPr="009737CB">
              <w:rPr>
                <w:color w:val="000000" w:themeColor="text1"/>
                <w:highlight w:val="cyan"/>
              </w:rPr>
              <w:instrText>\# 0#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cyan"/>
              </w:rPr>
              <w:t>04</w: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28459F5A" w14:textId="77777777" w:rsidR="00EE5AAF" w:rsidRPr="00DE2341" w:rsidRDefault="00EE5AAF" w:rsidP="005C7728">
            <w:pPr>
              <w:pStyle w:val="Date"/>
              <w:rPr>
                <w:rStyle w:val="Emphasis"/>
                <w:highlight w:val="cyan"/>
              </w:rPr>
            </w:pPr>
            <w:r w:rsidRPr="009737CB">
              <w:rPr>
                <w:rStyle w:val="Emphasis"/>
                <w:color w:val="7D0000"/>
                <w:highlight w:val="cyan"/>
              </w:rPr>
              <w:fldChar w:fldCharType="begin"/>
            </w:r>
            <w:r w:rsidRPr="009737CB">
              <w:rPr>
                <w:rStyle w:val="Emphasis"/>
                <w:color w:val="7D0000"/>
                <w:highlight w:val="cyan"/>
              </w:rPr>
              <w:instrText xml:space="preserve"> IF 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begin"/>
            </w:r>
            <w:r w:rsidRPr="009737CB">
              <w:rPr>
                <w:rStyle w:val="Emphasis"/>
                <w:color w:val="7D0000"/>
                <w:highlight w:val="cyan"/>
              </w:rPr>
              <w:instrText xml:space="preserve"> DocVariable MonthStart \@ dddd 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separate"/>
            </w:r>
            <w:r w:rsidRPr="009737CB">
              <w:rPr>
                <w:rStyle w:val="Emphasis"/>
                <w:color w:val="7D0000"/>
                <w:highlight w:val="cyan"/>
              </w:rPr>
              <w:instrText>Monday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end"/>
            </w:r>
            <w:r w:rsidRPr="009737CB">
              <w:rPr>
                <w:rStyle w:val="Emphasis"/>
                <w:color w:val="7D0000"/>
                <w:highlight w:val="cyan"/>
              </w:rPr>
              <w:instrText xml:space="preserve"> = “Saturday" 1 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begin"/>
            </w:r>
            <w:r w:rsidRPr="009737CB">
              <w:rPr>
                <w:rStyle w:val="Emphasis"/>
                <w:color w:val="7D0000"/>
                <w:highlight w:val="cyan"/>
              </w:rPr>
              <w:instrText xml:space="preserve"> IF 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begin"/>
            </w:r>
            <w:r w:rsidRPr="009737CB">
              <w:rPr>
                <w:rStyle w:val="Emphasis"/>
                <w:color w:val="7D0000"/>
                <w:highlight w:val="cyan"/>
              </w:rPr>
              <w:instrText xml:space="preserve"> =F2 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separate"/>
            </w:r>
            <w:r w:rsidRPr="009737CB">
              <w:rPr>
                <w:rStyle w:val="Emphasis"/>
                <w:noProof/>
                <w:color w:val="7D0000"/>
                <w:highlight w:val="cyan"/>
              </w:rPr>
              <w:instrText>4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end"/>
            </w:r>
            <w:r w:rsidRPr="009737CB">
              <w:rPr>
                <w:rStyle w:val="Emphasis"/>
                <w:color w:val="7D0000"/>
                <w:highlight w:val="cyan"/>
              </w:rPr>
              <w:instrText xml:space="preserve"> &lt;&gt; 0 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begin"/>
            </w:r>
            <w:r w:rsidRPr="009737CB">
              <w:rPr>
                <w:rStyle w:val="Emphasis"/>
                <w:color w:val="7D0000"/>
                <w:highlight w:val="cyan"/>
              </w:rPr>
              <w:instrText xml:space="preserve"> =F2+1 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separate"/>
            </w:r>
            <w:r w:rsidRPr="009737CB">
              <w:rPr>
                <w:rStyle w:val="Emphasis"/>
                <w:noProof/>
                <w:color w:val="7D0000"/>
                <w:highlight w:val="cyan"/>
              </w:rPr>
              <w:instrText>5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end"/>
            </w:r>
            <w:r w:rsidRPr="009737CB">
              <w:rPr>
                <w:rStyle w:val="Emphasis"/>
                <w:color w:val="7D0000"/>
                <w:highlight w:val="cyan"/>
              </w:rPr>
              <w:instrText xml:space="preserve"> "" 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separate"/>
            </w:r>
            <w:r w:rsidRPr="009737CB">
              <w:rPr>
                <w:rStyle w:val="Emphasis"/>
                <w:noProof/>
                <w:color w:val="7D0000"/>
                <w:highlight w:val="cyan"/>
              </w:rPr>
              <w:instrText>5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end"/>
            </w:r>
            <w:r w:rsidRPr="009737CB">
              <w:rPr>
                <w:rStyle w:val="Emphasis"/>
                <w:color w:val="7D0000"/>
                <w:highlight w:val="cyan"/>
              </w:rPr>
              <w:instrText>\# 0#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separate"/>
            </w:r>
            <w:r w:rsidRPr="009737CB">
              <w:rPr>
                <w:rStyle w:val="Emphasis"/>
                <w:noProof/>
                <w:color w:val="7D0000"/>
                <w:highlight w:val="cyan"/>
              </w:rPr>
              <w:t>05</w:t>
            </w:r>
            <w:r w:rsidRPr="009737CB">
              <w:rPr>
                <w:rStyle w:val="Emphasis"/>
                <w:color w:val="7D0000"/>
                <w:highlight w:val="cyan"/>
              </w:rPr>
              <w:fldChar w:fldCharType="end"/>
            </w:r>
          </w:p>
        </w:tc>
      </w:tr>
      <w:tr w:rsidR="00EE5AAF" w14:paraId="0F3EB374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058A768" w14:textId="1BE19424" w:rsidR="00EE5AAF" w:rsidRPr="00DE2341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41AE98A" w14:textId="77777777" w:rsidR="00EE5AAF" w:rsidRPr="009737CB" w:rsidRDefault="00EE5AAF" w:rsidP="005C7728">
            <w:pPr>
              <w:rPr>
                <w:color w:val="000000" w:themeColor="text1"/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77E4C24" w14:textId="77777777" w:rsidR="00EE5AAF" w:rsidRPr="009737CB" w:rsidRDefault="00EE5AAF" w:rsidP="005C7728">
            <w:pPr>
              <w:rPr>
                <w:color w:val="000000" w:themeColor="text1"/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33BF6B7" w14:textId="77777777" w:rsidR="00EE5AAF" w:rsidRPr="009737CB" w:rsidRDefault="00EE5AAF" w:rsidP="005C7728">
            <w:pPr>
              <w:rPr>
                <w:color w:val="000000" w:themeColor="text1"/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E74AB0F" w14:textId="77777777" w:rsidR="00EE5AAF" w:rsidRPr="009737CB" w:rsidRDefault="00EE5AAF" w:rsidP="005C7728">
            <w:pPr>
              <w:rPr>
                <w:color w:val="000000" w:themeColor="text1"/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CD363D3" w14:textId="77777777" w:rsidR="00EE5AAF" w:rsidRPr="009737CB" w:rsidRDefault="00EE5AAF" w:rsidP="005C7728">
            <w:pPr>
              <w:rPr>
                <w:color w:val="000000" w:themeColor="text1"/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4A9556B" w14:textId="77777777" w:rsidR="00EE5AAF" w:rsidRPr="00DE2341" w:rsidRDefault="00EE5AAF" w:rsidP="005C7728">
            <w:pPr>
              <w:rPr>
                <w:highlight w:val="cyan"/>
              </w:rPr>
            </w:pPr>
          </w:p>
        </w:tc>
      </w:tr>
      <w:tr w:rsidR="00EE5AAF" w14:paraId="672C9FC1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3772ADA" w14:textId="77777777" w:rsidR="00EE5AAF" w:rsidRPr="009737CB" w:rsidRDefault="00EE5AAF" w:rsidP="005C7728">
            <w:pPr>
              <w:pStyle w:val="Date"/>
              <w:rPr>
                <w:rStyle w:val="Emphasis"/>
                <w:color w:val="7D0000"/>
                <w:highlight w:val="cyan"/>
              </w:rPr>
            </w:pPr>
            <w:r w:rsidRPr="009737CB">
              <w:rPr>
                <w:rStyle w:val="Emphasis"/>
                <w:color w:val="7D0000"/>
                <w:highlight w:val="cyan"/>
              </w:rPr>
              <w:fldChar w:fldCharType="begin"/>
            </w:r>
            <w:r w:rsidRPr="009737CB">
              <w:rPr>
                <w:rStyle w:val="Emphasis"/>
                <w:color w:val="7D0000"/>
                <w:highlight w:val="cyan"/>
              </w:rPr>
              <w:instrText xml:space="preserve"> =G2+1\# 0# 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separate"/>
            </w:r>
            <w:r w:rsidRPr="009737CB">
              <w:rPr>
                <w:rStyle w:val="Emphasis"/>
                <w:noProof/>
                <w:color w:val="7D0000"/>
                <w:highlight w:val="cyan"/>
              </w:rPr>
              <w:t>06</w:t>
            </w:r>
            <w:r w:rsidRPr="009737CB">
              <w:rPr>
                <w:rStyle w:val="Emphasis"/>
                <w:color w:val="7D0000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DB3D280" w14:textId="77777777" w:rsidR="00EE5AAF" w:rsidRPr="009737CB" w:rsidRDefault="00EE5AAF" w:rsidP="005C7728">
            <w:pPr>
              <w:pStyle w:val="Date"/>
              <w:rPr>
                <w:color w:val="000000" w:themeColor="text1"/>
                <w:highlight w:val="cyan"/>
              </w:rPr>
            </w:pP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=A4+1 \# 0#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cyan"/>
              </w:rPr>
              <w:t>07</w: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69F4228" w14:textId="77777777" w:rsidR="00EE5AAF" w:rsidRPr="009737CB" w:rsidRDefault="00EE5AAF" w:rsidP="005C7728">
            <w:pPr>
              <w:pStyle w:val="Date"/>
              <w:rPr>
                <w:color w:val="000000" w:themeColor="text1"/>
                <w:highlight w:val="cyan"/>
              </w:rPr>
            </w:pP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=B4+1\# 0#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cyan"/>
              </w:rPr>
              <w:t>08</w: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6B9C137" w14:textId="77777777" w:rsidR="00EE5AAF" w:rsidRPr="009737CB" w:rsidRDefault="00EE5AAF" w:rsidP="005C7728">
            <w:pPr>
              <w:pStyle w:val="Date"/>
              <w:rPr>
                <w:color w:val="000000" w:themeColor="text1"/>
                <w:highlight w:val="cyan"/>
              </w:rPr>
            </w:pP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=C4+1 \# 0#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cyan"/>
              </w:rPr>
              <w:t>09</w: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F3615CC" w14:textId="77777777" w:rsidR="00EE5AAF" w:rsidRPr="009737CB" w:rsidRDefault="00EE5AAF" w:rsidP="005C7728">
            <w:pPr>
              <w:pStyle w:val="Date"/>
              <w:rPr>
                <w:color w:val="000000" w:themeColor="text1"/>
                <w:highlight w:val="cyan"/>
              </w:rPr>
            </w:pP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=D4+1 \# 0#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cyan"/>
              </w:rPr>
              <w:t>10</w: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8EF2381" w14:textId="77777777" w:rsidR="00EE5AAF" w:rsidRPr="009737CB" w:rsidRDefault="00EE5AAF" w:rsidP="005C7728">
            <w:pPr>
              <w:pStyle w:val="Date"/>
              <w:rPr>
                <w:color w:val="000000" w:themeColor="text1"/>
                <w:highlight w:val="cyan"/>
              </w:rPr>
            </w:pP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=E4+1\# 0#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cyan"/>
              </w:rPr>
              <w:t>11</w: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931D105" w14:textId="77777777" w:rsidR="00EE5AAF" w:rsidRPr="009737CB" w:rsidRDefault="00EE5AAF" w:rsidP="005C7728">
            <w:pPr>
              <w:pStyle w:val="Date"/>
              <w:rPr>
                <w:rStyle w:val="Emphasis"/>
                <w:color w:val="7D0000"/>
                <w:highlight w:val="cyan"/>
              </w:rPr>
            </w:pPr>
            <w:r w:rsidRPr="009737CB">
              <w:rPr>
                <w:rStyle w:val="Emphasis"/>
                <w:color w:val="7D0000"/>
                <w:highlight w:val="cyan"/>
              </w:rPr>
              <w:fldChar w:fldCharType="begin"/>
            </w:r>
            <w:r w:rsidRPr="009737CB">
              <w:rPr>
                <w:rStyle w:val="Emphasis"/>
                <w:color w:val="7D0000"/>
                <w:highlight w:val="cyan"/>
              </w:rPr>
              <w:instrText xml:space="preserve"> =F4+1\# 0# 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separate"/>
            </w:r>
            <w:r w:rsidRPr="009737CB">
              <w:rPr>
                <w:rStyle w:val="Emphasis"/>
                <w:noProof/>
                <w:color w:val="7D0000"/>
                <w:highlight w:val="cyan"/>
              </w:rPr>
              <w:t>12</w:t>
            </w:r>
            <w:r w:rsidRPr="009737CB">
              <w:rPr>
                <w:rStyle w:val="Emphasis"/>
                <w:color w:val="7D0000"/>
                <w:highlight w:val="cyan"/>
              </w:rPr>
              <w:fldChar w:fldCharType="end"/>
            </w:r>
          </w:p>
        </w:tc>
      </w:tr>
      <w:tr w:rsidR="00EE5AAF" w14:paraId="6CA1F5D1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5F9A161" w14:textId="77777777" w:rsidR="00EE5AAF" w:rsidRPr="009737CB" w:rsidRDefault="00EE5AAF" w:rsidP="005C7728">
            <w:pPr>
              <w:rPr>
                <w:color w:val="7D0000"/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4B0E027" w14:textId="77777777" w:rsidR="00EE5AAF" w:rsidRPr="009737CB" w:rsidRDefault="00EE5AAF" w:rsidP="005C7728">
            <w:pPr>
              <w:rPr>
                <w:color w:val="000000" w:themeColor="text1"/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09410CF" w14:textId="77777777" w:rsidR="00EE5AAF" w:rsidRPr="009737CB" w:rsidRDefault="00EE5AAF" w:rsidP="005C7728">
            <w:pPr>
              <w:rPr>
                <w:color w:val="000000" w:themeColor="text1"/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B55AA77" w14:textId="77777777" w:rsidR="00EE5AAF" w:rsidRPr="009737CB" w:rsidRDefault="00EE5AAF" w:rsidP="005C7728">
            <w:pPr>
              <w:rPr>
                <w:color w:val="000000" w:themeColor="text1"/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0798C33" w14:textId="77777777" w:rsidR="00EE5AAF" w:rsidRPr="009737CB" w:rsidRDefault="00EE5AAF" w:rsidP="005C7728">
            <w:pPr>
              <w:rPr>
                <w:color w:val="000000" w:themeColor="text1"/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2042265" w14:textId="77777777" w:rsidR="00EE5AAF" w:rsidRPr="009737CB" w:rsidRDefault="00EE5AAF" w:rsidP="005C7728">
            <w:pPr>
              <w:rPr>
                <w:color w:val="000000" w:themeColor="text1"/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3A85A6F" w14:textId="77777777" w:rsidR="00EE5AAF" w:rsidRPr="009737CB" w:rsidRDefault="00EE5AAF" w:rsidP="005C7728">
            <w:pPr>
              <w:rPr>
                <w:color w:val="7D0000"/>
                <w:highlight w:val="cyan"/>
              </w:rPr>
            </w:pPr>
          </w:p>
        </w:tc>
      </w:tr>
      <w:tr w:rsidR="00EE5AAF" w14:paraId="2C008527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C60342F" w14:textId="77777777" w:rsidR="00EE5AAF" w:rsidRPr="009737CB" w:rsidRDefault="00EE5AAF" w:rsidP="005C7728">
            <w:pPr>
              <w:pStyle w:val="Date"/>
              <w:rPr>
                <w:rStyle w:val="Emphasis"/>
                <w:color w:val="7D0000"/>
                <w:highlight w:val="cyan"/>
              </w:rPr>
            </w:pPr>
            <w:r w:rsidRPr="009737CB">
              <w:rPr>
                <w:rStyle w:val="Emphasis"/>
                <w:color w:val="7D0000"/>
                <w:highlight w:val="cyan"/>
              </w:rPr>
              <w:fldChar w:fldCharType="begin"/>
            </w:r>
            <w:r w:rsidRPr="009737CB">
              <w:rPr>
                <w:rStyle w:val="Emphasis"/>
                <w:color w:val="7D0000"/>
                <w:highlight w:val="cyan"/>
              </w:rPr>
              <w:instrText xml:space="preserve"> =G4+1\# 0# 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separate"/>
            </w:r>
            <w:r w:rsidRPr="009737CB">
              <w:rPr>
                <w:rStyle w:val="Emphasis"/>
                <w:noProof/>
                <w:color w:val="7D0000"/>
                <w:highlight w:val="cyan"/>
              </w:rPr>
              <w:t>13</w:t>
            </w:r>
            <w:r w:rsidRPr="009737CB">
              <w:rPr>
                <w:rStyle w:val="Emphasis"/>
                <w:color w:val="7D0000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1BEC013" w14:textId="77777777" w:rsidR="00EE5AAF" w:rsidRPr="009737CB" w:rsidRDefault="00EE5AAF" w:rsidP="005C7728">
            <w:pPr>
              <w:pStyle w:val="Date"/>
              <w:rPr>
                <w:color w:val="000000" w:themeColor="text1"/>
                <w:highlight w:val="cyan"/>
              </w:rPr>
            </w:pP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=A6+1\# 0#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cyan"/>
              </w:rPr>
              <w:t>14</w: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DDB59F0" w14:textId="77777777" w:rsidR="00EE5AAF" w:rsidRPr="009737CB" w:rsidRDefault="00EE5AAF" w:rsidP="005C7728">
            <w:pPr>
              <w:pStyle w:val="Date"/>
              <w:rPr>
                <w:color w:val="000000" w:themeColor="text1"/>
                <w:highlight w:val="cyan"/>
              </w:rPr>
            </w:pP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=B6+1\# 0#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cyan"/>
              </w:rPr>
              <w:t>15</w: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3163F80" w14:textId="77777777" w:rsidR="00EE5AAF" w:rsidRPr="009737CB" w:rsidRDefault="00EE5AAF" w:rsidP="005C7728">
            <w:pPr>
              <w:pStyle w:val="Date"/>
              <w:rPr>
                <w:color w:val="000000" w:themeColor="text1"/>
                <w:highlight w:val="cyan"/>
              </w:rPr>
            </w:pP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=C6+1\# 0#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cyan"/>
              </w:rPr>
              <w:t>16</w: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78F0051" w14:textId="77777777" w:rsidR="00EE5AAF" w:rsidRPr="009737CB" w:rsidRDefault="00EE5AAF" w:rsidP="005C7728">
            <w:pPr>
              <w:pStyle w:val="Date"/>
              <w:rPr>
                <w:color w:val="000000" w:themeColor="text1"/>
                <w:highlight w:val="cyan"/>
              </w:rPr>
            </w:pP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=D6+1 \# 0#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cyan"/>
              </w:rPr>
              <w:t>17</w: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40C1610" w14:textId="77777777" w:rsidR="00EE5AAF" w:rsidRPr="009737CB" w:rsidRDefault="00EE5AAF" w:rsidP="005C7728">
            <w:pPr>
              <w:pStyle w:val="Date"/>
              <w:rPr>
                <w:color w:val="000000" w:themeColor="text1"/>
                <w:highlight w:val="cyan"/>
              </w:rPr>
            </w:pPr>
            <w:r w:rsidRPr="009737CB">
              <w:rPr>
                <w:color w:val="000000" w:themeColor="text1"/>
                <w:highlight w:val="cyan"/>
              </w:rPr>
              <w:fldChar w:fldCharType="begin"/>
            </w:r>
            <w:r w:rsidRPr="009737CB">
              <w:rPr>
                <w:color w:val="000000" w:themeColor="text1"/>
                <w:highlight w:val="cyan"/>
              </w:rPr>
              <w:instrText xml:space="preserve"> =E6+1\# 0# </w:instrText>
            </w:r>
            <w:r w:rsidRPr="009737CB">
              <w:rPr>
                <w:color w:val="000000" w:themeColor="text1"/>
                <w:highlight w:val="cyan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cyan"/>
              </w:rPr>
              <w:t>18</w:t>
            </w:r>
            <w:r w:rsidRPr="009737CB">
              <w:rPr>
                <w:color w:val="000000" w:themeColor="text1"/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EB76092" w14:textId="77777777" w:rsidR="00EE5AAF" w:rsidRPr="009737CB" w:rsidRDefault="00EE5AAF" w:rsidP="005C7728">
            <w:pPr>
              <w:pStyle w:val="Date"/>
              <w:rPr>
                <w:rStyle w:val="Emphasis"/>
                <w:color w:val="7D0000"/>
                <w:highlight w:val="cyan"/>
              </w:rPr>
            </w:pPr>
            <w:r w:rsidRPr="009737CB">
              <w:rPr>
                <w:rStyle w:val="Emphasis"/>
                <w:color w:val="7D0000"/>
                <w:highlight w:val="cyan"/>
              </w:rPr>
              <w:fldChar w:fldCharType="begin"/>
            </w:r>
            <w:r w:rsidRPr="009737CB">
              <w:rPr>
                <w:rStyle w:val="Emphasis"/>
                <w:color w:val="7D0000"/>
                <w:highlight w:val="cyan"/>
              </w:rPr>
              <w:instrText xml:space="preserve"> =F6+1\# 0# </w:instrText>
            </w:r>
            <w:r w:rsidRPr="009737CB">
              <w:rPr>
                <w:rStyle w:val="Emphasis"/>
                <w:color w:val="7D0000"/>
                <w:highlight w:val="cyan"/>
              </w:rPr>
              <w:fldChar w:fldCharType="separate"/>
            </w:r>
            <w:r w:rsidRPr="009737CB">
              <w:rPr>
                <w:rStyle w:val="Emphasis"/>
                <w:noProof/>
                <w:color w:val="7D0000"/>
                <w:highlight w:val="cyan"/>
              </w:rPr>
              <w:t>19</w:t>
            </w:r>
            <w:r w:rsidRPr="009737CB">
              <w:rPr>
                <w:rStyle w:val="Emphasis"/>
                <w:color w:val="7D0000"/>
                <w:highlight w:val="cyan"/>
              </w:rPr>
              <w:fldChar w:fldCharType="end"/>
            </w:r>
          </w:p>
        </w:tc>
      </w:tr>
      <w:tr w:rsidR="00EE5AAF" w14:paraId="1B19926E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B00E0EB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BC1503E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2302F32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D8F4E62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DBEC86F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B1C4B6D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7866D3E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</w:tr>
      <w:tr w:rsidR="00EE5AAF" w:rsidRPr="009737CB" w14:paraId="4167F9C2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F135490" w14:textId="77777777" w:rsidR="00EE5AAF" w:rsidRPr="009737CB" w:rsidRDefault="00EE5AAF" w:rsidP="005C7728">
            <w:pPr>
              <w:pStyle w:val="Date"/>
              <w:rPr>
                <w:rStyle w:val="Emphasis"/>
                <w:color w:val="000000" w:themeColor="text1"/>
                <w:highlight w:val="magenta"/>
              </w:rPr>
            </w:pP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=G6+1\# 0#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magenta"/>
              </w:rPr>
              <w:t>20</w: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39FE08B" w14:textId="77777777" w:rsidR="00EE5AAF" w:rsidRPr="009737CB" w:rsidRDefault="00EE5AAF" w:rsidP="005C7728">
            <w:pPr>
              <w:pStyle w:val="Date"/>
              <w:rPr>
                <w:color w:val="000000" w:themeColor="text1"/>
                <w:highlight w:val="magenta"/>
              </w:rPr>
            </w:pP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=A8+1\# 0#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t>21</w: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776123C" w14:textId="77777777" w:rsidR="00EE5AAF" w:rsidRPr="009737CB" w:rsidRDefault="00EE5AAF" w:rsidP="005C7728">
            <w:pPr>
              <w:pStyle w:val="Date"/>
              <w:rPr>
                <w:color w:val="000000" w:themeColor="text1"/>
                <w:highlight w:val="magenta"/>
              </w:rPr>
            </w:pP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=B8+1\# 0#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t>22</w: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7A64430" w14:textId="77777777" w:rsidR="00EE5AAF" w:rsidRPr="009737CB" w:rsidRDefault="00EE5AAF" w:rsidP="005C7728">
            <w:pPr>
              <w:pStyle w:val="Date"/>
              <w:rPr>
                <w:color w:val="000000" w:themeColor="text1"/>
                <w:highlight w:val="magenta"/>
              </w:rPr>
            </w:pP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=C8+1\# 0#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t>23</w: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092CEB7" w14:textId="77777777" w:rsidR="00EE5AAF" w:rsidRPr="009737CB" w:rsidRDefault="00EE5AAF" w:rsidP="005C7728">
            <w:pPr>
              <w:pStyle w:val="Date"/>
              <w:rPr>
                <w:color w:val="000000" w:themeColor="text1"/>
                <w:highlight w:val="magenta"/>
              </w:rPr>
            </w:pP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=D8+1\# 0#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t>24</w: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B10FDD3" w14:textId="77777777" w:rsidR="00EE5AAF" w:rsidRPr="009737CB" w:rsidRDefault="00EE5AAF" w:rsidP="005C7728">
            <w:pPr>
              <w:pStyle w:val="Date"/>
              <w:rPr>
                <w:color w:val="000000" w:themeColor="text1"/>
                <w:highlight w:val="magenta"/>
              </w:rPr>
            </w:pP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=E8+1\# 0#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t>25</w: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5E65C19" w14:textId="77777777" w:rsidR="00EE5AAF" w:rsidRPr="009737CB" w:rsidRDefault="00EE5AAF" w:rsidP="005C7728">
            <w:pPr>
              <w:pStyle w:val="Date"/>
              <w:rPr>
                <w:rStyle w:val="Emphasis"/>
                <w:color w:val="000000" w:themeColor="text1"/>
                <w:highlight w:val="magenta"/>
              </w:rPr>
            </w:pP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=F8+1\# 0#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magenta"/>
              </w:rPr>
              <w:t>26</w: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end"/>
            </w:r>
          </w:p>
        </w:tc>
      </w:tr>
      <w:tr w:rsidR="00EE5AAF" w:rsidRPr="009737CB" w14:paraId="70973CF8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CE556AD" w14:textId="326610FD" w:rsidR="00EE5AAF" w:rsidRPr="009737CB" w:rsidRDefault="00D12878" w:rsidP="00D12878">
            <w:pPr>
              <w:jc w:val="center"/>
              <w:rPr>
                <w:color w:val="000000" w:themeColor="text1"/>
                <w:highlight w:val="magenta"/>
              </w:rPr>
            </w:pPr>
            <w:r w:rsidRPr="009737CB">
              <w:rPr>
                <w:color w:val="000000" w:themeColor="text1"/>
                <w:highlight w:val="magenta"/>
              </w:rPr>
              <w:t xml:space="preserve">Plan </w:t>
            </w:r>
            <w:r w:rsidR="00DE2341" w:rsidRPr="009737CB">
              <w:rPr>
                <w:color w:val="000000" w:themeColor="text1"/>
                <w:highlight w:val="magenta"/>
              </w:rPr>
              <w:t>4</w:t>
            </w:r>
            <w:r w:rsidRPr="009737CB">
              <w:rPr>
                <w:color w:val="000000" w:themeColor="text1"/>
                <w:highlight w:val="magenta"/>
              </w:rPr>
              <w:t xml:space="preserve">: </w:t>
            </w:r>
            <w:r w:rsidR="00DE2341" w:rsidRPr="009737CB">
              <w:rPr>
                <w:color w:val="000000" w:themeColor="text1"/>
                <w:highlight w:val="magenta"/>
              </w:rPr>
              <w:t>Earth’s Layers and History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53B0477" w14:textId="77777777" w:rsidR="00EE5AAF" w:rsidRPr="009737CB" w:rsidRDefault="00EE5AAF" w:rsidP="005C7728">
            <w:pPr>
              <w:rPr>
                <w:color w:val="000000" w:themeColor="text1"/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4270600" w14:textId="77777777" w:rsidR="00EE5AAF" w:rsidRPr="009737CB" w:rsidRDefault="00EE5AAF" w:rsidP="005C7728">
            <w:pPr>
              <w:rPr>
                <w:color w:val="000000" w:themeColor="text1"/>
                <w:highlight w:val="magenta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81DED64" w14:textId="77777777" w:rsidR="00EE5AAF" w:rsidRPr="009737CB" w:rsidRDefault="00EE5AAF" w:rsidP="005C7728">
            <w:pPr>
              <w:rPr>
                <w:color w:val="000000" w:themeColor="text1"/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F28E26D" w14:textId="77777777" w:rsidR="00EE5AAF" w:rsidRPr="009737CB" w:rsidRDefault="00EE5AAF" w:rsidP="005C7728">
            <w:pPr>
              <w:rPr>
                <w:color w:val="000000" w:themeColor="text1"/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E836C48" w14:textId="77777777" w:rsidR="00EE5AAF" w:rsidRPr="009737CB" w:rsidRDefault="00EE5AAF" w:rsidP="005C7728">
            <w:pPr>
              <w:rPr>
                <w:color w:val="000000" w:themeColor="text1"/>
                <w:highlight w:val="magenta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2DDC339" w14:textId="77777777" w:rsidR="00EE5AAF" w:rsidRPr="009737CB" w:rsidRDefault="00EE5AAF" w:rsidP="005C7728">
            <w:pPr>
              <w:rPr>
                <w:color w:val="000000" w:themeColor="text1"/>
                <w:highlight w:val="magenta"/>
              </w:rPr>
            </w:pPr>
          </w:p>
        </w:tc>
      </w:tr>
      <w:tr w:rsidR="00EE5AAF" w:rsidRPr="009737CB" w14:paraId="117168B2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50AD912" w14:textId="77777777" w:rsidR="00EE5AAF" w:rsidRPr="009737CB" w:rsidRDefault="00EE5AAF" w:rsidP="005C7728">
            <w:pPr>
              <w:pStyle w:val="Date"/>
              <w:rPr>
                <w:rStyle w:val="Emphasis"/>
                <w:color w:val="000000" w:themeColor="text1"/>
                <w:highlight w:val="magenta"/>
              </w:rPr>
            </w:pP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IF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=G8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magenta"/>
              </w:rPr>
              <w:instrText>26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= 0,""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IF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=G8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magenta"/>
              </w:rPr>
              <w:instrText>26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 &lt;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DocVariable MonthEnd \@ d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>30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=G8+1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magenta"/>
              </w:rPr>
              <w:instrText>27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""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magenta"/>
              </w:rPr>
              <w:instrText>27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>\# 0#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magenta"/>
              </w:rPr>
              <w:t>27</w: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C3685CB" w14:textId="77777777" w:rsidR="00EE5AAF" w:rsidRPr="009737CB" w:rsidRDefault="00EE5AAF" w:rsidP="005C7728">
            <w:pPr>
              <w:pStyle w:val="Date"/>
              <w:rPr>
                <w:color w:val="000000" w:themeColor="text1"/>
                <w:highlight w:val="magenta"/>
              </w:rPr>
            </w:pP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IF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=A10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27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= 0,""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IF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=A10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27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 &lt;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DocVariable MonthEnd \@ d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color w:val="000000" w:themeColor="text1"/>
                <w:highlight w:val="magenta"/>
              </w:rPr>
              <w:instrText>30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=A10+1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28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""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28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>\# 0#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t>28</w: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2B79923" w14:textId="77777777" w:rsidR="00EE5AAF" w:rsidRPr="009737CB" w:rsidRDefault="00EE5AAF" w:rsidP="005C7728">
            <w:pPr>
              <w:pStyle w:val="Date"/>
              <w:rPr>
                <w:color w:val="000000" w:themeColor="text1"/>
                <w:highlight w:val="magenta"/>
              </w:rPr>
            </w:pP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IF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=B10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28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= 0,""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IF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=B10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28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 &lt;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DocVariable MonthEnd \@ d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color w:val="000000" w:themeColor="text1"/>
                <w:highlight w:val="magenta"/>
              </w:rPr>
              <w:instrText>30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=B10+1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29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""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29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>\# 0#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t>29</w: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87A85C5" w14:textId="77777777" w:rsidR="00EE5AAF" w:rsidRPr="009737CB" w:rsidRDefault="00EE5AAF" w:rsidP="005C7728">
            <w:pPr>
              <w:pStyle w:val="Date"/>
              <w:rPr>
                <w:color w:val="000000" w:themeColor="text1"/>
                <w:highlight w:val="magenta"/>
              </w:rPr>
            </w:pP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IF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=C10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29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= 0,""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IF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=C10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29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 &lt;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DocVariable MonthEnd \@ d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color w:val="000000" w:themeColor="text1"/>
                <w:highlight w:val="magenta"/>
              </w:rPr>
              <w:instrText>30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=C10+1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30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""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30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>\# 0#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t>30</w: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F6A96ED" w14:textId="77777777" w:rsidR="00EE5AAF" w:rsidRPr="009737CB" w:rsidRDefault="00EE5AAF" w:rsidP="005C7728">
            <w:pPr>
              <w:pStyle w:val="Date"/>
              <w:rPr>
                <w:color w:val="000000" w:themeColor="text1"/>
                <w:highlight w:val="magenta"/>
              </w:rPr>
            </w:pP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IF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=D10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30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= 0,""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IF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=D10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30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 &lt;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DocVariable MonthEnd \@ d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color w:val="000000" w:themeColor="text1"/>
                <w:highlight w:val="magenta"/>
              </w:rPr>
              <w:instrText>30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=D10+1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28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"" 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>\# 0#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72D036D" w14:textId="77777777" w:rsidR="00EE5AAF" w:rsidRPr="009737CB" w:rsidRDefault="00EE5AAF" w:rsidP="005C7728">
            <w:pPr>
              <w:pStyle w:val="Date"/>
              <w:rPr>
                <w:color w:val="000000" w:themeColor="text1"/>
                <w:highlight w:val="magenta"/>
              </w:rPr>
            </w:pP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IF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=E10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0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= 0,""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IF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=E10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28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 &lt;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DocVariable MonthEnd \@ d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color w:val="000000" w:themeColor="text1"/>
                <w:highlight w:val="magenta"/>
              </w:rPr>
              <w:instrText>31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=E10+1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29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""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29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>\# 0#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4E933B4" w14:textId="77777777" w:rsidR="00EE5AAF" w:rsidRPr="009737CB" w:rsidRDefault="00EE5AAF" w:rsidP="005C7728">
            <w:pPr>
              <w:pStyle w:val="Date"/>
              <w:rPr>
                <w:rStyle w:val="Emphasis"/>
                <w:color w:val="000000" w:themeColor="text1"/>
                <w:highlight w:val="magenta"/>
              </w:rPr>
            </w:pP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IF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=F10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magenta"/>
              </w:rPr>
              <w:instrText>0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= 0,""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IF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=F10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magenta"/>
              </w:rPr>
              <w:instrText>29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 &lt;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DocVariable MonthEnd \@ d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>31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=F10+1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magenta"/>
              </w:rPr>
              <w:instrText>30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""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magenta"/>
              </w:rPr>
              <w:instrText>30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>\# 0#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end"/>
            </w:r>
          </w:p>
        </w:tc>
      </w:tr>
      <w:tr w:rsidR="00EE5AAF" w:rsidRPr="009737CB" w14:paraId="6C028A82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6CA2225" w14:textId="77777777" w:rsidR="00EE5AAF" w:rsidRPr="009737CB" w:rsidRDefault="00EE5AAF" w:rsidP="005C7728">
            <w:pPr>
              <w:rPr>
                <w:color w:val="000000" w:themeColor="text1"/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38CC918" w14:textId="77777777" w:rsidR="00EE5AAF" w:rsidRPr="009737CB" w:rsidRDefault="00EE5AAF" w:rsidP="005C7728">
            <w:pPr>
              <w:rPr>
                <w:color w:val="000000" w:themeColor="text1"/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B0B8DE3" w14:textId="77777777" w:rsidR="00EE5AAF" w:rsidRPr="009737CB" w:rsidRDefault="00EE5AAF" w:rsidP="005C7728">
            <w:pPr>
              <w:rPr>
                <w:color w:val="000000" w:themeColor="text1"/>
                <w:highlight w:val="magenta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54F1414" w14:textId="77777777" w:rsidR="00EE5AAF" w:rsidRPr="009737CB" w:rsidRDefault="00EE5AAF" w:rsidP="005C7728">
            <w:pPr>
              <w:rPr>
                <w:color w:val="000000" w:themeColor="text1"/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5C24292" w14:textId="77777777" w:rsidR="00EE5AAF" w:rsidRPr="009737CB" w:rsidRDefault="00EE5AAF" w:rsidP="005C7728">
            <w:pPr>
              <w:rPr>
                <w:color w:val="000000" w:themeColor="text1"/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880A5D2" w14:textId="77777777" w:rsidR="00EE5AAF" w:rsidRPr="009737CB" w:rsidRDefault="00EE5AAF" w:rsidP="005C7728">
            <w:pPr>
              <w:rPr>
                <w:color w:val="000000" w:themeColor="text1"/>
                <w:highlight w:val="magenta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A662767" w14:textId="77777777" w:rsidR="00EE5AAF" w:rsidRPr="009737CB" w:rsidRDefault="00EE5AAF" w:rsidP="005C7728">
            <w:pPr>
              <w:rPr>
                <w:color w:val="000000" w:themeColor="text1"/>
                <w:highlight w:val="magenta"/>
              </w:rPr>
            </w:pPr>
          </w:p>
        </w:tc>
      </w:tr>
    </w:tbl>
    <w:p w14:paraId="4FFBFCCA" w14:textId="77777777" w:rsidR="00D12878" w:rsidRPr="009737CB" w:rsidRDefault="00D12878">
      <w:pPr>
        <w:rPr>
          <w:color w:val="000000" w:themeColor="text1"/>
          <w:sz w:val="16"/>
          <w:szCs w:val="16"/>
        </w:rPr>
      </w:pPr>
    </w:p>
    <w:p w14:paraId="3AD3F4A8" w14:textId="77777777" w:rsidR="00D12878" w:rsidRPr="009737CB" w:rsidRDefault="00D12878">
      <w:pPr>
        <w:rPr>
          <w:color w:val="000000" w:themeColor="text1"/>
          <w:sz w:val="16"/>
          <w:szCs w:val="16"/>
        </w:rPr>
      </w:pPr>
    </w:p>
    <w:tbl>
      <w:tblPr>
        <w:tblW w:w="4986" w:type="pct"/>
        <w:tblLayout w:type="fixed"/>
        <w:tblCellMar>
          <w:top w:w="43" w:type="dxa"/>
          <w:left w:w="0" w:type="dxa"/>
          <w:bottom w:w="115" w:type="dxa"/>
          <w:right w:w="187" w:type="dxa"/>
        </w:tblCellMar>
        <w:tblLook w:val="04A0" w:firstRow="1" w:lastRow="0" w:firstColumn="1" w:lastColumn="0" w:noHBand="0" w:noVBand="1"/>
        <w:tblCaption w:val="Calendar layout table"/>
      </w:tblPr>
      <w:tblGrid>
        <w:gridCol w:w="1529"/>
        <w:gridCol w:w="1529"/>
        <w:gridCol w:w="1530"/>
        <w:gridCol w:w="1532"/>
        <w:gridCol w:w="1530"/>
        <w:gridCol w:w="1530"/>
        <w:gridCol w:w="1532"/>
      </w:tblGrid>
      <w:tr w:rsidR="00D12878" w:rsidRPr="009737CB" w14:paraId="7269C216" w14:textId="77777777" w:rsidTr="005C7728">
        <w:trPr>
          <w:tblHeader/>
        </w:trPr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3DBCC66C" w14:textId="77777777" w:rsidR="00D12878" w:rsidRPr="009737CB" w:rsidRDefault="00D12878" w:rsidP="005C7728">
            <w:pPr>
              <w:pStyle w:val="Day"/>
              <w:rPr>
                <w:color w:val="000000" w:themeColor="text1"/>
              </w:rPr>
            </w:pPr>
            <w:r w:rsidRPr="009737CB">
              <w:rPr>
                <w:color w:val="000000" w:themeColor="text1"/>
              </w:rPr>
              <w:t>Sun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0E14EBEA" w14:textId="77777777" w:rsidR="00D12878" w:rsidRPr="009737CB" w:rsidRDefault="00D12878" w:rsidP="005C7728">
            <w:pPr>
              <w:pStyle w:val="Day"/>
              <w:rPr>
                <w:color w:val="000000" w:themeColor="text1"/>
              </w:rPr>
            </w:pPr>
            <w:r w:rsidRPr="009737CB">
              <w:rPr>
                <w:color w:val="000000" w:themeColor="text1"/>
              </w:rPr>
              <w:t>mon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3AB18D8" w14:textId="77777777" w:rsidR="00D12878" w:rsidRPr="009737CB" w:rsidRDefault="00D12878" w:rsidP="005C7728">
            <w:pPr>
              <w:pStyle w:val="Day"/>
              <w:rPr>
                <w:color w:val="000000" w:themeColor="text1"/>
              </w:rPr>
            </w:pPr>
            <w:r w:rsidRPr="009737CB">
              <w:rPr>
                <w:color w:val="000000" w:themeColor="text1"/>
              </w:rPr>
              <w:t>tue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5E4F015" w14:textId="77777777" w:rsidR="00D12878" w:rsidRPr="009737CB" w:rsidRDefault="00D12878" w:rsidP="005C7728">
            <w:pPr>
              <w:pStyle w:val="Day"/>
              <w:rPr>
                <w:color w:val="000000" w:themeColor="text1"/>
              </w:rPr>
            </w:pPr>
            <w:r w:rsidRPr="009737CB">
              <w:rPr>
                <w:color w:val="000000" w:themeColor="text1"/>
              </w:rPr>
              <w:t>wed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1ADB38C3" w14:textId="77777777" w:rsidR="00D12878" w:rsidRPr="009737CB" w:rsidRDefault="00D12878" w:rsidP="005C7728">
            <w:pPr>
              <w:pStyle w:val="Day"/>
              <w:rPr>
                <w:color w:val="000000" w:themeColor="text1"/>
              </w:rPr>
            </w:pPr>
            <w:r w:rsidRPr="009737CB">
              <w:rPr>
                <w:color w:val="000000" w:themeColor="text1"/>
              </w:rPr>
              <w:t>thu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71D503A" w14:textId="77777777" w:rsidR="00D12878" w:rsidRPr="009737CB" w:rsidRDefault="00D12878" w:rsidP="005C7728">
            <w:pPr>
              <w:pStyle w:val="Day"/>
              <w:rPr>
                <w:color w:val="000000" w:themeColor="text1"/>
              </w:rPr>
            </w:pPr>
            <w:r w:rsidRPr="009737CB">
              <w:rPr>
                <w:color w:val="000000" w:themeColor="text1"/>
              </w:rPr>
              <w:t>fri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A9BB488" w14:textId="77777777" w:rsidR="00D12878" w:rsidRPr="009737CB" w:rsidRDefault="00D12878" w:rsidP="005C7728">
            <w:pPr>
              <w:pStyle w:val="Day"/>
              <w:rPr>
                <w:color w:val="000000" w:themeColor="text1"/>
              </w:rPr>
            </w:pPr>
            <w:r w:rsidRPr="009737CB">
              <w:rPr>
                <w:color w:val="000000" w:themeColor="text1"/>
              </w:rPr>
              <w:t>sat</w:t>
            </w:r>
          </w:p>
        </w:tc>
      </w:tr>
      <w:tr w:rsidR="00D12878" w:rsidRPr="009737CB" w14:paraId="3A8E3B31" w14:textId="77777777" w:rsidTr="005C7728"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E47A96C" w14:textId="77777777" w:rsidR="00D12878" w:rsidRPr="009737CB" w:rsidRDefault="00D12878" w:rsidP="005C7728">
            <w:pPr>
              <w:pStyle w:val="Date"/>
              <w:rPr>
                <w:rStyle w:val="Emphasis"/>
                <w:color w:val="000000" w:themeColor="text1"/>
                <w:highlight w:val="magenta"/>
              </w:rPr>
            </w:pP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IF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DocVariable MonthStart \@ dddd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>Monday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= “Sunday" 1 ""\# 0#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7E3B6F92" w14:textId="77777777" w:rsidR="00D12878" w:rsidRPr="009737CB" w:rsidRDefault="00D12878" w:rsidP="005C7728">
            <w:pPr>
              <w:pStyle w:val="Date"/>
              <w:rPr>
                <w:color w:val="000000" w:themeColor="text1"/>
                <w:highlight w:val="magenta"/>
              </w:rPr>
            </w:pP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IF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DocVariable MonthStart \@ dddd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color w:val="000000" w:themeColor="text1"/>
                <w:highlight w:val="magenta"/>
              </w:rPr>
              <w:instrText>Monday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= “Monday" 1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IF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=A2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0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&lt;&gt; 0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=A2+1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color w:val="000000" w:themeColor="text1"/>
                <w:highlight w:val="magenta"/>
              </w:rPr>
              <w:instrText>2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"" 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>\# 0#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t>01</w: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9341DFD" w14:textId="77777777" w:rsidR="00D12878" w:rsidRPr="009737CB" w:rsidRDefault="00D12878" w:rsidP="005C7728">
            <w:pPr>
              <w:pStyle w:val="Date"/>
              <w:rPr>
                <w:color w:val="000000" w:themeColor="text1"/>
                <w:highlight w:val="magenta"/>
              </w:rPr>
            </w:pP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IF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DocVariable MonthStart \@ dddd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color w:val="000000" w:themeColor="text1"/>
                <w:highlight w:val="magenta"/>
              </w:rPr>
              <w:instrText>Monday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= “Tuesday" 01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IF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=B2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1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&lt;&gt; 0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=B2+1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2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""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2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>\# 0#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t>02</w: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  <w:vAlign w:val="bottom"/>
          </w:tcPr>
          <w:p w14:paraId="6F6F469A" w14:textId="77777777" w:rsidR="00D12878" w:rsidRPr="009737CB" w:rsidRDefault="00D12878" w:rsidP="005C7728">
            <w:pPr>
              <w:pStyle w:val="Date"/>
              <w:rPr>
                <w:color w:val="000000" w:themeColor="text1"/>
                <w:highlight w:val="magenta"/>
              </w:rPr>
            </w:pP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IF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DocVariable MonthStart \@ dddd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color w:val="000000" w:themeColor="text1"/>
                <w:highlight w:val="magenta"/>
              </w:rPr>
              <w:instrText>Monday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= “Wednesday" 1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IF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=C2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1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&lt;&gt; 0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=C2+1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2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""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2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>\# 0#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t>02</w: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1AF47E07" w14:textId="77777777" w:rsidR="00D12878" w:rsidRPr="009737CB" w:rsidRDefault="00D12878" w:rsidP="005C7728">
            <w:pPr>
              <w:pStyle w:val="Date"/>
              <w:rPr>
                <w:color w:val="000000" w:themeColor="text1"/>
                <w:highlight w:val="magenta"/>
              </w:rPr>
            </w:pP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IF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DocVariable MonthStart \@ dddd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color w:val="000000" w:themeColor="text1"/>
                <w:highlight w:val="magenta"/>
              </w:rPr>
              <w:instrText>Monday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= “Thursday" 1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IF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=D2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2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&lt;&gt; 0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=D2+1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3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""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3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>\# 0#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t>03</w: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093A497" w14:textId="77777777" w:rsidR="00D12878" w:rsidRPr="009737CB" w:rsidRDefault="00D12878" w:rsidP="005C7728">
            <w:pPr>
              <w:pStyle w:val="Date"/>
              <w:rPr>
                <w:color w:val="000000" w:themeColor="text1"/>
                <w:highlight w:val="magenta"/>
              </w:rPr>
            </w:pP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IF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DocVariable MonthStart \@ dddd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color w:val="000000" w:themeColor="text1"/>
                <w:highlight w:val="magenta"/>
              </w:rPr>
              <w:instrText>Monday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= “Friday" 1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IF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=E2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3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&lt;&gt; 0 </w:instrText>
            </w:r>
            <w:r w:rsidRPr="009737CB">
              <w:rPr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color w:val="000000" w:themeColor="text1"/>
                <w:highlight w:val="magenta"/>
              </w:rPr>
              <w:instrText xml:space="preserve"> =E2+1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4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 xml:space="preserve"> "" 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instrText>4</w:instrTex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color w:val="000000" w:themeColor="text1"/>
                <w:highlight w:val="magenta"/>
              </w:rPr>
              <w:instrText>\# 0#</w:instrText>
            </w:r>
            <w:r w:rsidRPr="009737CB">
              <w:rPr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magenta"/>
              </w:rPr>
              <w:t>04</w:t>
            </w:r>
            <w:r w:rsidRPr="009737CB">
              <w:rPr>
                <w:color w:val="000000" w:themeColor="text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2B1E0ABA" w14:textId="77777777" w:rsidR="00D12878" w:rsidRPr="009737CB" w:rsidRDefault="00D12878" w:rsidP="005C7728">
            <w:pPr>
              <w:pStyle w:val="Date"/>
              <w:rPr>
                <w:rStyle w:val="Emphasis"/>
                <w:color w:val="000000" w:themeColor="text1"/>
                <w:highlight w:val="magenta"/>
              </w:rPr>
            </w:pP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IF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DocVariable MonthStart \@ dddd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>Monday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= “Saturday" 1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IF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=F2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magenta"/>
              </w:rPr>
              <w:instrText>4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&lt;&gt; 0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=F2+1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magenta"/>
              </w:rPr>
              <w:instrText>5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 xml:space="preserve"> "" 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magenta"/>
              </w:rPr>
              <w:instrText>5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end"/>
            </w:r>
            <w:r w:rsidRPr="009737CB">
              <w:rPr>
                <w:rStyle w:val="Emphasis"/>
                <w:color w:val="000000" w:themeColor="text1"/>
                <w:highlight w:val="magenta"/>
              </w:rPr>
              <w:instrText>\# 0#</w:instrTex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magenta"/>
              </w:rPr>
              <w:t>05</w:t>
            </w:r>
            <w:r w:rsidRPr="009737CB">
              <w:rPr>
                <w:rStyle w:val="Emphasis"/>
                <w:color w:val="000000" w:themeColor="text1"/>
                <w:highlight w:val="magenta"/>
              </w:rPr>
              <w:fldChar w:fldCharType="end"/>
            </w:r>
          </w:p>
        </w:tc>
      </w:tr>
      <w:tr w:rsidR="00D12878" w14:paraId="437D46F2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D81946C" w14:textId="77777777" w:rsidR="00D12878" w:rsidRPr="00DE2341" w:rsidRDefault="00D12878" w:rsidP="00DE2341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F27FA54" w14:textId="77777777" w:rsidR="00D12878" w:rsidRPr="00DE2341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BBB5589" w14:textId="77777777" w:rsidR="00D12878" w:rsidRPr="00DE2341" w:rsidRDefault="00D12878" w:rsidP="005C7728">
            <w:pPr>
              <w:rPr>
                <w:highlight w:val="magenta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CCD4DB4" w14:textId="77777777" w:rsidR="00D12878" w:rsidRPr="00DE2341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B2A9947" w14:textId="77777777" w:rsidR="00D12878" w:rsidRPr="00DE2341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C471D0B" w14:textId="77777777" w:rsidR="00D12878" w:rsidRPr="00DE2341" w:rsidRDefault="00D12878" w:rsidP="005C7728">
            <w:pPr>
              <w:rPr>
                <w:highlight w:val="magenta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F32308B" w14:textId="77777777" w:rsidR="00D12878" w:rsidRPr="00DE2341" w:rsidRDefault="00D12878" w:rsidP="005C7728">
            <w:pPr>
              <w:rPr>
                <w:highlight w:val="magenta"/>
              </w:rPr>
            </w:pPr>
          </w:p>
        </w:tc>
      </w:tr>
      <w:tr w:rsidR="00D12878" w:rsidRPr="00DE2341" w14:paraId="4D9B5319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81794E5" w14:textId="77777777" w:rsidR="00D12878" w:rsidRPr="009737CB" w:rsidRDefault="00D12878" w:rsidP="005C7728">
            <w:pPr>
              <w:pStyle w:val="Date"/>
              <w:rPr>
                <w:rStyle w:val="Emphasis"/>
                <w:color w:val="000000" w:themeColor="text1"/>
                <w:highlight w:val="lightGray"/>
              </w:rPr>
            </w:pP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 xml:space="preserve"> =G2+1\# 0# 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lightGray"/>
              </w:rPr>
              <w:t>06</w: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BB7ED01" w14:textId="77777777" w:rsidR="00D12878" w:rsidRPr="009737CB" w:rsidRDefault="00D12878" w:rsidP="005C7728">
            <w:pPr>
              <w:pStyle w:val="Date"/>
              <w:rPr>
                <w:color w:val="000000" w:themeColor="text1"/>
                <w:highlight w:val="lightGray"/>
              </w:rPr>
            </w:pP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=A4+1 \# 0#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t>07</w: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A0C3B12" w14:textId="77777777" w:rsidR="00D12878" w:rsidRPr="009737CB" w:rsidRDefault="00D12878" w:rsidP="005C7728">
            <w:pPr>
              <w:pStyle w:val="Date"/>
              <w:rPr>
                <w:color w:val="000000" w:themeColor="text1"/>
                <w:highlight w:val="lightGray"/>
              </w:rPr>
            </w:pP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=B4+1\# 0#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t>08</w: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242F72F" w14:textId="77777777" w:rsidR="00D12878" w:rsidRPr="009737CB" w:rsidRDefault="00D12878" w:rsidP="005C7728">
            <w:pPr>
              <w:pStyle w:val="Date"/>
              <w:rPr>
                <w:color w:val="000000" w:themeColor="text1"/>
                <w:highlight w:val="lightGray"/>
              </w:rPr>
            </w:pP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=C4+1 \# 0#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t>09</w: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E119126" w14:textId="77777777" w:rsidR="00D12878" w:rsidRPr="009737CB" w:rsidRDefault="00D12878" w:rsidP="005C7728">
            <w:pPr>
              <w:pStyle w:val="Date"/>
              <w:rPr>
                <w:color w:val="000000" w:themeColor="text1"/>
                <w:highlight w:val="lightGray"/>
              </w:rPr>
            </w:pP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=D4+1 \# 0#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t>10</w: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2FA5F29" w14:textId="77777777" w:rsidR="00D12878" w:rsidRPr="009737CB" w:rsidRDefault="00D12878" w:rsidP="005C7728">
            <w:pPr>
              <w:pStyle w:val="Date"/>
              <w:rPr>
                <w:color w:val="000000" w:themeColor="text1"/>
                <w:highlight w:val="lightGray"/>
              </w:rPr>
            </w:pP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=E4+1\# 0#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t>11</w: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A216137" w14:textId="77777777" w:rsidR="00D12878" w:rsidRPr="009737CB" w:rsidRDefault="00D12878" w:rsidP="005C7728">
            <w:pPr>
              <w:pStyle w:val="Date"/>
              <w:rPr>
                <w:rStyle w:val="Emphasis"/>
                <w:color w:val="000000" w:themeColor="text1"/>
                <w:highlight w:val="lightGray"/>
              </w:rPr>
            </w:pP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 xml:space="preserve"> =F4+1\# 0# 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lightGray"/>
              </w:rPr>
              <w:t>12</w: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end"/>
            </w:r>
          </w:p>
        </w:tc>
      </w:tr>
      <w:tr w:rsidR="00D12878" w:rsidRPr="00DE2341" w14:paraId="0AC2068A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ACFC7F0" w14:textId="501D6353" w:rsidR="00D12878" w:rsidRPr="009737CB" w:rsidRDefault="00DE2341" w:rsidP="005C7728">
            <w:pPr>
              <w:rPr>
                <w:color w:val="000000" w:themeColor="text1"/>
                <w:highlight w:val="lightGray"/>
              </w:rPr>
            </w:pPr>
            <w:r w:rsidRPr="009737CB">
              <w:rPr>
                <w:color w:val="000000" w:themeColor="text1"/>
                <w:highlight w:val="lightGray"/>
              </w:rPr>
              <w:t>Plan 5: Rocks and Minerals in Professions and Business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0362491" w14:textId="77777777" w:rsidR="00D12878" w:rsidRPr="009737CB" w:rsidRDefault="00D12878" w:rsidP="005C7728">
            <w:pPr>
              <w:rPr>
                <w:color w:val="000000" w:themeColor="text1"/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825BB78" w14:textId="77777777" w:rsidR="00D12878" w:rsidRPr="009737CB" w:rsidRDefault="00D12878" w:rsidP="005C7728">
            <w:pPr>
              <w:rPr>
                <w:color w:val="000000" w:themeColor="text1"/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A95E0E9" w14:textId="77777777" w:rsidR="00D12878" w:rsidRPr="009737CB" w:rsidRDefault="00D12878" w:rsidP="005C7728">
            <w:pPr>
              <w:rPr>
                <w:color w:val="000000" w:themeColor="text1"/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2E1F6DA" w14:textId="77777777" w:rsidR="00D12878" w:rsidRPr="009737CB" w:rsidRDefault="00D12878" w:rsidP="005C7728">
            <w:pPr>
              <w:rPr>
                <w:color w:val="000000" w:themeColor="text1"/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1C7E97B" w14:textId="77777777" w:rsidR="00D12878" w:rsidRPr="009737CB" w:rsidRDefault="00D12878" w:rsidP="005C7728">
            <w:pPr>
              <w:rPr>
                <w:color w:val="000000" w:themeColor="text1"/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D54D6D3" w14:textId="77777777" w:rsidR="00D12878" w:rsidRPr="009737CB" w:rsidRDefault="00D12878" w:rsidP="005C7728">
            <w:pPr>
              <w:rPr>
                <w:color w:val="000000" w:themeColor="text1"/>
                <w:highlight w:val="lightGray"/>
              </w:rPr>
            </w:pPr>
          </w:p>
        </w:tc>
      </w:tr>
      <w:tr w:rsidR="00D12878" w:rsidRPr="00DE2341" w14:paraId="5BBBBAED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081A437" w14:textId="77777777" w:rsidR="00D12878" w:rsidRPr="009737CB" w:rsidRDefault="00D12878" w:rsidP="005C7728">
            <w:pPr>
              <w:pStyle w:val="Date"/>
              <w:rPr>
                <w:rStyle w:val="Emphasis"/>
                <w:color w:val="000000" w:themeColor="text1"/>
                <w:highlight w:val="lightGray"/>
              </w:rPr>
            </w:pP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 xml:space="preserve"> =G4+1\# 0# 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lightGray"/>
              </w:rPr>
              <w:t>13</w: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885A1C8" w14:textId="77777777" w:rsidR="00D12878" w:rsidRPr="009737CB" w:rsidRDefault="00D12878" w:rsidP="005C7728">
            <w:pPr>
              <w:pStyle w:val="Date"/>
              <w:rPr>
                <w:color w:val="000000" w:themeColor="text1"/>
                <w:highlight w:val="lightGray"/>
              </w:rPr>
            </w:pP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=A6+1\# 0#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t>14</w: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99C3A4A" w14:textId="77777777" w:rsidR="00D12878" w:rsidRPr="009737CB" w:rsidRDefault="00D12878" w:rsidP="005C7728">
            <w:pPr>
              <w:pStyle w:val="Date"/>
              <w:rPr>
                <w:color w:val="000000" w:themeColor="text1"/>
                <w:highlight w:val="lightGray"/>
              </w:rPr>
            </w:pP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=B6+1\# 0#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t>15</w: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9751168" w14:textId="77777777" w:rsidR="00D12878" w:rsidRPr="009737CB" w:rsidRDefault="00D12878" w:rsidP="005C7728">
            <w:pPr>
              <w:pStyle w:val="Date"/>
              <w:rPr>
                <w:color w:val="000000" w:themeColor="text1"/>
                <w:highlight w:val="lightGray"/>
              </w:rPr>
            </w:pP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=C6+1\# 0#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t>16</w: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B29AB87" w14:textId="77777777" w:rsidR="00D12878" w:rsidRPr="009737CB" w:rsidRDefault="00D12878" w:rsidP="005C7728">
            <w:pPr>
              <w:pStyle w:val="Date"/>
              <w:rPr>
                <w:color w:val="000000" w:themeColor="text1"/>
                <w:highlight w:val="lightGray"/>
              </w:rPr>
            </w:pP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=D6+1 \# 0#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t>17</w: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8A657B4" w14:textId="77777777" w:rsidR="00D12878" w:rsidRPr="009737CB" w:rsidRDefault="00D12878" w:rsidP="005C7728">
            <w:pPr>
              <w:pStyle w:val="Date"/>
              <w:rPr>
                <w:color w:val="000000" w:themeColor="text1"/>
                <w:highlight w:val="lightGray"/>
              </w:rPr>
            </w:pP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=E6+1\# 0#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t>18</w: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07F3907" w14:textId="77777777" w:rsidR="00D12878" w:rsidRPr="009737CB" w:rsidRDefault="00D12878" w:rsidP="005C7728">
            <w:pPr>
              <w:pStyle w:val="Date"/>
              <w:rPr>
                <w:rStyle w:val="Emphasis"/>
                <w:color w:val="000000" w:themeColor="text1"/>
                <w:highlight w:val="lightGray"/>
              </w:rPr>
            </w:pP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 xml:space="preserve"> =F6+1\# 0# 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lightGray"/>
              </w:rPr>
              <w:t>19</w: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end"/>
            </w:r>
          </w:p>
        </w:tc>
      </w:tr>
      <w:tr w:rsidR="00D12878" w14:paraId="5DFA15F1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BFEF9D4" w14:textId="77777777" w:rsidR="00D12878" w:rsidRPr="009737CB" w:rsidRDefault="00D12878" w:rsidP="005C7728">
            <w:pPr>
              <w:rPr>
                <w:color w:val="000000" w:themeColor="text1"/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FC30ACB" w14:textId="77777777" w:rsidR="00D12878" w:rsidRPr="009737CB" w:rsidRDefault="00D12878" w:rsidP="005C7728">
            <w:pPr>
              <w:rPr>
                <w:color w:val="000000" w:themeColor="text1"/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881B9E1" w14:textId="77777777" w:rsidR="00D12878" w:rsidRPr="009737CB" w:rsidRDefault="00D12878" w:rsidP="005C7728">
            <w:pPr>
              <w:rPr>
                <w:color w:val="000000" w:themeColor="text1"/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3C4C60E" w14:textId="77777777" w:rsidR="00D12878" w:rsidRPr="009737CB" w:rsidRDefault="00D12878" w:rsidP="005C7728">
            <w:pPr>
              <w:rPr>
                <w:color w:val="000000" w:themeColor="text1"/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EEECE58" w14:textId="77777777" w:rsidR="00D12878" w:rsidRPr="009737CB" w:rsidRDefault="00D12878" w:rsidP="005C7728">
            <w:pPr>
              <w:rPr>
                <w:color w:val="000000" w:themeColor="text1"/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A6ED5D8" w14:textId="77777777" w:rsidR="00D12878" w:rsidRPr="009737CB" w:rsidRDefault="00D12878" w:rsidP="005C7728">
            <w:pPr>
              <w:rPr>
                <w:color w:val="000000" w:themeColor="text1"/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0E8B13" w14:textId="77777777" w:rsidR="00D12878" w:rsidRPr="009737CB" w:rsidRDefault="00D12878" w:rsidP="005C7728">
            <w:pPr>
              <w:rPr>
                <w:color w:val="000000" w:themeColor="text1"/>
                <w:highlight w:val="green"/>
              </w:rPr>
            </w:pPr>
          </w:p>
        </w:tc>
      </w:tr>
      <w:tr w:rsidR="00D12878" w:rsidRPr="00DE2341" w14:paraId="20C955ED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E28A7AC" w14:textId="77777777" w:rsidR="00D12878" w:rsidRPr="009737CB" w:rsidRDefault="00D12878" w:rsidP="005C7728">
            <w:pPr>
              <w:pStyle w:val="Date"/>
              <w:rPr>
                <w:rStyle w:val="Emphasis"/>
                <w:color w:val="000000" w:themeColor="text1"/>
                <w:highlight w:val="lightGray"/>
              </w:rPr>
            </w:pP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 xml:space="preserve"> =G6+1\# 0# 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lightGray"/>
              </w:rPr>
              <w:t>20</w: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8B56B9E" w14:textId="77777777" w:rsidR="00D12878" w:rsidRPr="009737CB" w:rsidRDefault="00D12878" w:rsidP="005C7728">
            <w:pPr>
              <w:pStyle w:val="Date"/>
              <w:rPr>
                <w:color w:val="000000" w:themeColor="text1"/>
                <w:highlight w:val="lightGray"/>
              </w:rPr>
            </w:pP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=A8+1\# 0#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t>21</w: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2EE6916" w14:textId="77777777" w:rsidR="00D12878" w:rsidRPr="009737CB" w:rsidRDefault="00D12878" w:rsidP="005C7728">
            <w:pPr>
              <w:pStyle w:val="Date"/>
              <w:rPr>
                <w:color w:val="000000" w:themeColor="text1"/>
                <w:highlight w:val="lightGray"/>
              </w:rPr>
            </w:pP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=B8+1\# 0#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t>22</w: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F423EEB" w14:textId="77777777" w:rsidR="00D12878" w:rsidRPr="009737CB" w:rsidRDefault="00D12878" w:rsidP="005C7728">
            <w:pPr>
              <w:pStyle w:val="Date"/>
              <w:rPr>
                <w:color w:val="000000" w:themeColor="text1"/>
                <w:highlight w:val="lightGray"/>
              </w:rPr>
            </w:pP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=C8+1\# 0#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t>23</w: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B74939D" w14:textId="77777777" w:rsidR="00D12878" w:rsidRPr="009737CB" w:rsidRDefault="00D12878" w:rsidP="005C7728">
            <w:pPr>
              <w:pStyle w:val="Date"/>
              <w:rPr>
                <w:color w:val="000000" w:themeColor="text1"/>
                <w:highlight w:val="lightGray"/>
              </w:rPr>
            </w:pP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=D8+1\# 0#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t>24</w: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24FCA80" w14:textId="77777777" w:rsidR="00D12878" w:rsidRPr="009737CB" w:rsidRDefault="00D12878" w:rsidP="005C7728">
            <w:pPr>
              <w:pStyle w:val="Date"/>
              <w:rPr>
                <w:color w:val="000000" w:themeColor="text1"/>
                <w:highlight w:val="lightGray"/>
              </w:rPr>
            </w:pP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=E8+1\# 0#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t>25</w: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A184985" w14:textId="77777777" w:rsidR="00D12878" w:rsidRPr="009737CB" w:rsidRDefault="00D12878" w:rsidP="005C7728">
            <w:pPr>
              <w:pStyle w:val="Date"/>
              <w:rPr>
                <w:rStyle w:val="Emphasis"/>
                <w:color w:val="000000" w:themeColor="text1"/>
                <w:highlight w:val="lightGray"/>
              </w:rPr>
            </w:pP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 xml:space="preserve"> =F8+1\# 0# 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lightGray"/>
              </w:rPr>
              <w:t>26</w: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end"/>
            </w:r>
          </w:p>
        </w:tc>
      </w:tr>
      <w:tr w:rsidR="00D12878" w:rsidRPr="00DE2341" w14:paraId="3A33C099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6F23113" w14:textId="21B5EC0C" w:rsidR="00D12878" w:rsidRPr="009737CB" w:rsidRDefault="00D12878" w:rsidP="005C7728">
            <w:pPr>
              <w:jc w:val="center"/>
              <w:rPr>
                <w:color w:val="000000" w:themeColor="text1"/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45186C8" w14:textId="77777777" w:rsidR="00D12878" w:rsidRPr="009737CB" w:rsidRDefault="00D12878" w:rsidP="005C7728">
            <w:pPr>
              <w:rPr>
                <w:color w:val="000000" w:themeColor="text1"/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6ACA189" w14:textId="77777777" w:rsidR="00D12878" w:rsidRPr="009737CB" w:rsidRDefault="00D12878" w:rsidP="005C7728">
            <w:pPr>
              <w:rPr>
                <w:color w:val="000000" w:themeColor="text1"/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7BE00C6" w14:textId="77777777" w:rsidR="00D12878" w:rsidRPr="009737CB" w:rsidRDefault="00D12878" w:rsidP="005C7728">
            <w:pPr>
              <w:rPr>
                <w:color w:val="000000" w:themeColor="text1"/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F309D73" w14:textId="77777777" w:rsidR="00D12878" w:rsidRPr="009737CB" w:rsidRDefault="00D12878" w:rsidP="005C7728">
            <w:pPr>
              <w:rPr>
                <w:color w:val="000000" w:themeColor="text1"/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714FF5E" w14:textId="77777777" w:rsidR="00D12878" w:rsidRPr="009737CB" w:rsidRDefault="00D12878" w:rsidP="005C7728">
            <w:pPr>
              <w:rPr>
                <w:color w:val="000000" w:themeColor="text1"/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B95BAFF" w14:textId="77777777" w:rsidR="00D12878" w:rsidRPr="009737CB" w:rsidRDefault="00D12878" w:rsidP="005C7728">
            <w:pPr>
              <w:rPr>
                <w:color w:val="000000" w:themeColor="text1"/>
                <w:highlight w:val="lightGray"/>
              </w:rPr>
            </w:pPr>
          </w:p>
        </w:tc>
      </w:tr>
      <w:tr w:rsidR="00D12878" w:rsidRPr="00DE2341" w14:paraId="6F96422B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E708013" w14:textId="77777777" w:rsidR="00D12878" w:rsidRPr="009737CB" w:rsidRDefault="00D12878" w:rsidP="005C7728">
            <w:pPr>
              <w:pStyle w:val="Date"/>
              <w:rPr>
                <w:rStyle w:val="Emphasis"/>
                <w:color w:val="000000" w:themeColor="text1"/>
                <w:highlight w:val="lightGray"/>
              </w:rPr>
            </w:pP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 xml:space="preserve">IF 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 xml:space="preserve"> =G8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lightGray"/>
              </w:rPr>
              <w:instrText>26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 xml:space="preserve"> = 0,"" 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 xml:space="preserve"> IF 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 xml:space="preserve"> =G8 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lightGray"/>
              </w:rPr>
              <w:instrText>26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 xml:space="preserve">  &lt; 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 xml:space="preserve"> DocVariable MonthEnd \@ d 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>30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 xml:space="preserve">  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 xml:space="preserve"> =G8+1 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lightGray"/>
              </w:rPr>
              <w:instrText>27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 xml:space="preserve"> "" 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lightGray"/>
              </w:rPr>
              <w:instrText>27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>\# 0#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lightGray"/>
              </w:rPr>
              <w:t>27</w: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CEE5894" w14:textId="77777777" w:rsidR="00D12878" w:rsidRPr="009737CB" w:rsidRDefault="00D12878" w:rsidP="005C7728">
            <w:pPr>
              <w:pStyle w:val="Date"/>
              <w:rPr>
                <w:color w:val="000000" w:themeColor="text1"/>
                <w:highlight w:val="lightGray"/>
              </w:rPr>
            </w:pP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IF </w:instrText>
            </w: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=A10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instrText>27</w:instrTex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color w:val="000000" w:themeColor="text1"/>
                <w:highlight w:val="lightGray"/>
              </w:rPr>
              <w:instrText xml:space="preserve"> = 0,"" </w:instrText>
            </w: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IF </w:instrText>
            </w: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=A10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instrText>27</w:instrTex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color w:val="000000" w:themeColor="text1"/>
                <w:highlight w:val="lightGray"/>
              </w:rPr>
              <w:instrText xml:space="preserve">  &lt; </w:instrText>
            </w: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DocVariable MonthEnd \@ d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color w:val="000000" w:themeColor="text1"/>
                <w:highlight w:val="lightGray"/>
              </w:rPr>
              <w:instrText>30</w:instrTex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color w:val="000000" w:themeColor="text1"/>
                <w:highlight w:val="lightGray"/>
              </w:rPr>
              <w:instrText xml:space="preserve">  </w:instrText>
            </w: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=A10+1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instrText>28</w:instrTex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color w:val="000000" w:themeColor="text1"/>
                <w:highlight w:val="lightGray"/>
              </w:rPr>
              <w:instrText xml:space="preserve"> ""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instrText>28</w:instrTex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color w:val="000000" w:themeColor="text1"/>
                <w:highlight w:val="lightGray"/>
              </w:rPr>
              <w:instrText>\# 0#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t>28</w: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EC91364" w14:textId="77777777" w:rsidR="00D12878" w:rsidRPr="009737CB" w:rsidRDefault="00D12878" w:rsidP="005C7728">
            <w:pPr>
              <w:pStyle w:val="Date"/>
              <w:rPr>
                <w:color w:val="000000" w:themeColor="text1"/>
                <w:highlight w:val="lightGray"/>
              </w:rPr>
            </w:pP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IF </w:instrText>
            </w: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=B10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instrText>28</w:instrTex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color w:val="000000" w:themeColor="text1"/>
                <w:highlight w:val="lightGray"/>
              </w:rPr>
              <w:instrText xml:space="preserve"> = 0,"" </w:instrText>
            </w: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IF </w:instrText>
            </w: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=B10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instrText>28</w:instrTex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color w:val="000000" w:themeColor="text1"/>
                <w:highlight w:val="lightGray"/>
              </w:rPr>
              <w:instrText xml:space="preserve">  &lt; </w:instrText>
            </w: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DocVariable MonthEnd \@ d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color w:val="000000" w:themeColor="text1"/>
                <w:highlight w:val="lightGray"/>
              </w:rPr>
              <w:instrText>30</w:instrTex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color w:val="000000" w:themeColor="text1"/>
                <w:highlight w:val="lightGray"/>
              </w:rPr>
              <w:instrText xml:space="preserve">  </w:instrText>
            </w: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=B10+1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instrText>29</w:instrTex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color w:val="000000" w:themeColor="text1"/>
                <w:highlight w:val="lightGray"/>
              </w:rPr>
              <w:instrText xml:space="preserve"> ""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instrText>29</w:instrTex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color w:val="000000" w:themeColor="text1"/>
                <w:highlight w:val="lightGray"/>
              </w:rPr>
              <w:instrText>\# 0#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t>29</w: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2F98CEA" w14:textId="77777777" w:rsidR="00D12878" w:rsidRPr="009737CB" w:rsidRDefault="00D12878" w:rsidP="005C7728">
            <w:pPr>
              <w:pStyle w:val="Date"/>
              <w:rPr>
                <w:color w:val="000000" w:themeColor="text1"/>
                <w:highlight w:val="lightGray"/>
              </w:rPr>
            </w:pP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IF </w:instrText>
            </w: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=C10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instrText>29</w:instrTex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color w:val="000000" w:themeColor="text1"/>
                <w:highlight w:val="lightGray"/>
              </w:rPr>
              <w:instrText xml:space="preserve"> = 0,"" </w:instrText>
            </w: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IF </w:instrText>
            </w: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=C10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instrText>29</w:instrTex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color w:val="000000" w:themeColor="text1"/>
                <w:highlight w:val="lightGray"/>
              </w:rPr>
              <w:instrText xml:space="preserve">  &lt; </w:instrText>
            </w: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DocVariable MonthEnd \@ d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color w:val="000000" w:themeColor="text1"/>
                <w:highlight w:val="lightGray"/>
              </w:rPr>
              <w:instrText>30</w:instrTex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color w:val="000000" w:themeColor="text1"/>
                <w:highlight w:val="lightGray"/>
              </w:rPr>
              <w:instrText xml:space="preserve">  </w:instrText>
            </w: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=C10+1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instrText>30</w:instrTex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color w:val="000000" w:themeColor="text1"/>
                <w:highlight w:val="lightGray"/>
              </w:rPr>
              <w:instrText xml:space="preserve"> ""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instrText>30</w:instrTex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color w:val="000000" w:themeColor="text1"/>
                <w:highlight w:val="lightGray"/>
              </w:rPr>
              <w:instrText>\# 0#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t>30</w: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A9FBF94" w14:textId="77777777" w:rsidR="00D12878" w:rsidRPr="009737CB" w:rsidRDefault="00D12878" w:rsidP="005C7728">
            <w:pPr>
              <w:pStyle w:val="Date"/>
              <w:rPr>
                <w:color w:val="000000" w:themeColor="text1"/>
                <w:highlight w:val="lightGray"/>
              </w:rPr>
            </w:pP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IF </w:instrText>
            </w: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=D10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instrText>30</w:instrTex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color w:val="000000" w:themeColor="text1"/>
                <w:highlight w:val="lightGray"/>
              </w:rPr>
              <w:instrText xml:space="preserve"> = 0,"" </w:instrText>
            </w: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IF </w:instrText>
            </w: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=D10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instrText>30</w:instrTex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color w:val="000000" w:themeColor="text1"/>
                <w:highlight w:val="lightGray"/>
              </w:rPr>
              <w:instrText xml:space="preserve">  &lt; </w:instrText>
            </w: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DocVariable MonthEnd \@ d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color w:val="000000" w:themeColor="text1"/>
                <w:highlight w:val="lightGray"/>
              </w:rPr>
              <w:instrText>30</w:instrTex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color w:val="000000" w:themeColor="text1"/>
                <w:highlight w:val="lightGray"/>
              </w:rPr>
              <w:instrText xml:space="preserve">  </w:instrText>
            </w: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=D10+1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instrText>28</w:instrTex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color w:val="000000" w:themeColor="text1"/>
                <w:highlight w:val="lightGray"/>
              </w:rPr>
              <w:instrText xml:space="preserve"> "" </w:instrTex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color w:val="000000" w:themeColor="text1"/>
                <w:highlight w:val="lightGray"/>
              </w:rPr>
              <w:instrText>\# 0#</w:instrTex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D85710C" w14:textId="77777777" w:rsidR="00D12878" w:rsidRPr="009737CB" w:rsidRDefault="00D12878" w:rsidP="005C7728">
            <w:pPr>
              <w:pStyle w:val="Date"/>
              <w:rPr>
                <w:color w:val="000000" w:themeColor="text1"/>
                <w:highlight w:val="lightGray"/>
              </w:rPr>
            </w:pP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IF </w:instrText>
            </w: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=E10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instrText>0</w:instrTex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color w:val="000000" w:themeColor="text1"/>
                <w:highlight w:val="lightGray"/>
              </w:rPr>
              <w:instrText xml:space="preserve"> = 0,"" </w:instrText>
            </w: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IF </w:instrText>
            </w: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=E10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instrText>28</w:instrTex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color w:val="000000" w:themeColor="text1"/>
                <w:highlight w:val="lightGray"/>
              </w:rPr>
              <w:instrText xml:space="preserve">  &lt; </w:instrText>
            </w: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DocVariable MonthEnd \@ d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color w:val="000000" w:themeColor="text1"/>
                <w:highlight w:val="lightGray"/>
              </w:rPr>
              <w:instrText>31</w:instrTex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color w:val="000000" w:themeColor="text1"/>
                <w:highlight w:val="lightGray"/>
              </w:rPr>
              <w:instrText xml:space="preserve">  </w:instrText>
            </w:r>
            <w:r w:rsidRPr="009737CB">
              <w:rPr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color w:val="000000" w:themeColor="text1"/>
                <w:highlight w:val="lightGray"/>
              </w:rPr>
              <w:instrText xml:space="preserve"> =E10+1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instrText>29</w:instrTex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color w:val="000000" w:themeColor="text1"/>
                <w:highlight w:val="lightGray"/>
              </w:rPr>
              <w:instrText xml:space="preserve"> "" </w:instrText>
            </w:r>
            <w:r w:rsidRPr="009737CB">
              <w:rPr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noProof/>
                <w:color w:val="000000" w:themeColor="text1"/>
                <w:highlight w:val="lightGray"/>
              </w:rPr>
              <w:instrText>29</w:instrTex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color w:val="000000" w:themeColor="text1"/>
                <w:highlight w:val="lightGray"/>
              </w:rPr>
              <w:instrText>\# 0#</w:instrText>
            </w:r>
            <w:r w:rsidRPr="009737CB">
              <w:rPr>
                <w:color w:val="000000" w:themeColor="text1"/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34EC2DC" w14:textId="77777777" w:rsidR="00D12878" w:rsidRPr="009737CB" w:rsidRDefault="00D12878" w:rsidP="005C7728">
            <w:pPr>
              <w:pStyle w:val="Date"/>
              <w:rPr>
                <w:rStyle w:val="Emphasis"/>
                <w:color w:val="000000" w:themeColor="text1"/>
                <w:highlight w:val="lightGray"/>
              </w:rPr>
            </w:pP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 xml:space="preserve">IF 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 xml:space="preserve"> =F10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lightGray"/>
              </w:rPr>
              <w:instrText>0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 xml:space="preserve"> = 0,"" 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 xml:space="preserve"> IF 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 xml:space="preserve"> =F10 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lightGray"/>
              </w:rPr>
              <w:instrText>29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 xml:space="preserve">  &lt; 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 xml:space="preserve"> DocVariable MonthEnd \@ d 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>31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 xml:space="preserve">  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begin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 xml:space="preserve"> =F10+1 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lightGray"/>
              </w:rPr>
              <w:instrText>30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 xml:space="preserve"> "" 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separate"/>
            </w:r>
            <w:r w:rsidRPr="009737CB">
              <w:rPr>
                <w:rStyle w:val="Emphasis"/>
                <w:noProof/>
                <w:color w:val="000000" w:themeColor="text1"/>
                <w:highlight w:val="lightGray"/>
              </w:rPr>
              <w:instrText>30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end"/>
            </w:r>
            <w:r w:rsidRPr="009737CB">
              <w:rPr>
                <w:rStyle w:val="Emphasis"/>
                <w:color w:val="000000" w:themeColor="text1"/>
                <w:highlight w:val="lightGray"/>
              </w:rPr>
              <w:instrText>\# 0#</w:instrText>
            </w:r>
            <w:r w:rsidRPr="009737CB">
              <w:rPr>
                <w:rStyle w:val="Emphasis"/>
                <w:color w:val="000000" w:themeColor="text1"/>
                <w:highlight w:val="lightGray"/>
              </w:rPr>
              <w:fldChar w:fldCharType="end"/>
            </w:r>
          </w:p>
        </w:tc>
      </w:tr>
      <w:tr w:rsidR="00D12878" w14:paraId="793B4ED8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2755A10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B0D0DFA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EDDF487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3FACE8A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7D24266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84A1AB8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DEFF29C" w14:textId="77777777" w:rsidR="00D12878" w:rsidRDefault="00D12878" w:rsidP="005C7728"/>
        </w:tc>
      </w:tr>
      <w:tr w:rsidR="00D12878" w14:paraId="2A1871A6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34C9E31" w14:textId="77777777" w:rsidR="00D12878" w:rsidRDefault="00D12878" w:rsidP="005C7728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0,""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&lt;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MonthEnd \@ 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D5DA307" w14:textId="77777777" w:rsidR="00D12878" w:rsidRDefault="00D12878" w:rsidP="005C7728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=A12</w:instrText>
            </w:r>
            <w:r>
              <w:fldChar w:fldCharType="separate"/>
            </w:r>
            <w:r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=A12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=A12+1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6C442CAA" w14:textId="77777777" w:rsidR="00D12878" w:rsidRDefault="00D12878" w:rsidP="005C7728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0E726FE5" w14:textId="77777777" w:rsidR="00D12878" w:rsidRDefault="00D12878" w:rsidP="005C7728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573B5A83" w14:textId="77777777" w:rsidR="00D12878" w:rsidRDefault="00D12878" w:rsidP="005C7728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1B0C47E2" w14:textId="77777777" w:rsidR="00D12878" w:rsidRDefault="00D12878" w:rsidP="005C7728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412E58FB" w14:textId="77777777" w:rsidR="00D12878" w:rsidRDefault="00D12878" w:rsidP="005C7728">
            <w:pPr>
              <w:pStyle w:val="Date"/>
              <w:rPr>
                <w:rStyle w:val="Emphasis"/>
              </w:rPr>
            </w:pPr>
          </w:p>
        </w:tc>
      </w:tr>
    </w:tbl>
    <w:p w14:paraId="22985722" w14:textId="77777777" w:rsidR="00D12878" w:rsidRDefault="00D12878">
      <w:pPr>
        <w:rPr>
          <w:sz w:val="16"/>
          <w:szCs w:val="16"/>
        </w:rPr>
      </w:pPr>
    </w:p>
    <w:sectPr w:rsidR="00D12878">
      <w:pgSz w:w="12240" w:h="15840" w:code="1"/>
      <w:pgMar w:top="778" w:right="749" w:bottom="605" w:left="749" w:header="504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DFC9F" w14:textId="77777777" w:rsidR="00DF06D0" w:rsidRDefault="00DF06D0">
      <w:pPr>
        <w:spacing w:after="0" w:line="240" w:lineRule="auto"/>
      </w:pPr>
      <w:r>
        <w:separator/>
      </w:r>
    </w:p>
  </w:endnote>
  <w:endnote w:type="continuationSeparator" w:id="0">
    <w:p w14:paraId="58EFDF12" w14:textId="77777777" w:rsidR="00DF06D0" w:rsidRDefault="00DF0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F8A4A" w14:textId="77777777" w:rsidR="00DF06D0" w:rsidRDefault="00DF06D0">
      <w:pPr>
        <w:spacing w:after="0" w:line="240" w:lineRule="auto"/>
      </w:pPr>
      <w:r>
        <w:separator/>
      </w:r>
    </w:p>
  </w:footnote>
  <w:footnote w:type="continuationSeparator" w:id="0">
    <w:p w14:paraId="570B3F3D" w14:textId="77777777" w:rsidR="00DF06D0" w:rsidRDefault="00DF06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nthEnd" w:val="30/11/16"/>
    <w:docVar w:name="MonthStart" w:val="01/11/16"/>
  </w:docVars>
  <w:rsids>
    <w:rsidRoot w:val="00EE5AAF"/>
    <w:rsid w:val="000C028A"/>
    <w:rsid w:val="00120278"/>
    <w:rsid w:val="004D0E06"/>
    <w:rsid w:val="00683123"/>
    <w:rsid w:val="007B29DC"/>
    <w:rsid w:val="00837FF0"/>
    <w:rsid w:val="0086460F"/>
    <w:rsid w:val="009737CB"/>
    <w:rsid w:val="00AC20C3"/>
    <w:rsid w:val="00B21545"/>
    <w:rsid w:val="00B75A54"/>
    <w:rsid w:val="00B92A49"/>
    <w:rsid w:val="00BE33C9"/>
    <w:rsid w:val="00BF18DE"/>
    <w:rsid w:val="00C26BE9"/>
    <w:rsid w:val="00C47FD1"/>
    <w:rsid w:val="00C50653"/>
    <w:rsid w:val="00D12878"/>
    <w:rsid w:val="00D56312"/>
    <w:rsid w:val="00DE2341"/>
    <w:rsid w:val="00DF06D0"/>
    <w:rsid w:val="00E8598F"/>
    <w:rsid w:val="00EE5AAF"/>
    <w:rsid w:val="00F4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DBDC7A9"/>
  <w15:docId w15:val="{A6C8038D-B992-7D43-851B-E5A7EA435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232F34" w:themeColor="text2"/>
        <w:sz w:val="18"/>
        <w:szCs w:val="18"/>
        <w:lang w:val="en-US" w:eastAsia="ja-JP" w:bidi="ar-SA"/>
      </w:rPr>
    </w:rPrDefault>
    <w:pPrDefault>
      <w:pPr>
        <w:spacing w:after="4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" w:line="240" w:lineRule="auto"/>
      <w:jc w:val="right"/>
      <w:outlineLvl w:val="0"/>
    </w:pPr>
    <w:rPr>
      <w:rFonts w:asciiTheme="majorHAnsi" w:eastAsiaTheme="majorEastAsia" w:hAnsiTheme="majorHAnsi" w:cstheme="majorBidi"/>
      <w:b/>
      <w:caps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0" w:after="200" w:line="240" w:lineRule="auto"/>
      <w:contextualSpacing/>
      <w:outlineLvl w:val="1"/>
    </w:pPr>
    <w:rPr>
      <w:rFonts w:asciiTheme="majorHAnsi" w:eastAsiaTheme="majorEastAsia" w:hAnsiTheme="majorHAnsi" w:cstheme="majorBidi"/>
      <w:b/>
      <w:i/>
      <w:caps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sz w:val="36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0" w:after="100" w:line="240" w:lineRule="auto"/>
      <w:contextualSpacing/>
      <w:outlineLvl w:val="3"/>
    </w:pPr>
    <w:rPr>
      <w:rFonts w:asciiTheme="majorHAnsi" w:eastAsiaTheme="majorEastAsia" w:hAnsiTheme="majorHAnsi" w:cstheme="majorBidi"/>
      <w:i/>
      <w:iCs/>
      <w:sz w:val="3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0" w:after="200" w:line="240" w:lineRule="auto"/>
      <w:contextualSpacing/>
      <w:outlineLvl w:val="4"/>
    </w:pPr>
    <w:rPr>
      <w:rFonts w:asciiTheme="majorHAnsi" w:eastAsiaTheme="majorEastAsia" w:hAnsiTheme="majorHAnsi" w:cstheme="majorBidi"/>
      <w:b/>
      <w:caps/>
      <w:color w:val="C5882B" w:themeColor="accent1"/>
      <w:sz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0" w:after="200" w:line="240" w:lineRule="auto"/>
      <w:contextualSpacing/>
      <w:outlineLvl w:val="5"/>
    </w:pPr>
    <w:rPr>
      <w:rFonts w:asciiTheme="majorHAnsi" w:eastAsiaTheme="majorEastAsia" w:hAnsiTheme="majorHAnsi" w:cstheme="majorBidi"/>
      <w:b/>
      <w:i/>
      <w:caps/>
      <w:color w:val="C5882B" w:themeColor="accent1"/>
      <w:sz w:val="3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i/>
      <w:iCs/>
      <w:color w:val="C5882B" w:themeColor="accent1"/>
      <w:sz w:val="3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color w:val="C5882B" w:themeColor="accent1"/>
      <w:sz w:val="32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0" w:after="200" w:line="240" w:lineRule="auto"/>
      <w:contextualSpacing/>
      <w:outlineLvl w:val="8"/>
    </w:pPr>
    <w:rPr>
      <w:rFonts w:asciiTheme="majorHAnsi" w:eastAsiaTheme="majorEastAsia" w:hAnsiTheme="majorHAnsi" w:cstheme="majorBidi"/>
      <w:b/>
      <w:iCs/>
      <w:caps/>
      <w:sz w:val="2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y">
    <w:name w:val="Day"/>
    <w:basedOn w:val="Normal"/>
    <w:uiPriority w:val="2"/>
    <w:qFormat/>
    <w:pPr>
      <w:spacing w:after="60" w:line="240" w:lineRule="auto"/>
    </w:pPr>
    <w:rPr>
      <w:rFonts w:eastAsiaTheme="minorEastAsia"/>
      <w:caps/>
      <w:color w:val="936520" w:themeColor="accent1" w:themeShade="BF"/>
      <w:spacing w:val="20"/>
      <w:sz w:val="26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caps/>
      <w:sz w:val="36"/>
      <w:szCs w:val="32"/>
    </w:rPr>
  </w:style>
  <w:style w:type="paragraph" w:customStyle="1" w:styleId="Month">
    <w:name w:val="Month"/>
    <w:basedOn w:val="Normal"/>
    <w:uiPriority w:val="1"/>
    <w:qFormat/>
    <w:pPr>
      <w:spacing w:after="720" w:line="240" w:lineRule="auto"/>
      <w:contextualSpacing/>
    </w:pPr>
    <w:rPr>
      <w:b/>
      <w:caps/>
      <w:sz w:val="160"/>
    </w:rPr>
  </w:style>
  <w:style w:type="paragraph" w:styleId="Title">
    <w:name w:val="Title"/>
    <w:basedOn w:val="Normal"/>
    <w:link w:val="TitleChar"/>
    <w:uiPriority w:val="10"/>
    <w:semiHidden/>
    <w:unhideWhenUsed/>
    <w:qFormat/>
    <w:pPr>
      <w:spacing w:after="120" w:line="240" w:lineRule="auto"/>
      <w:contextualSpacing/>
    </w:pPr>
    <w:rPr>
      <w:rFonts w:asciiTheme="majorHAnsi" w:eastAsiaTheme="majorEastAsia" w:hAnsiTheme="majorHAnsi" w:cstheme="majorBidi"/>
      <w:b/>
      <w:caps/>
      <w:kern w:val="28"/>
      <w:sz w:val="80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b/>
      <w:caps/>
      <w:kern w:val="28"/>
      <w:sz w:val="80"/>
      <w:szCs w:val="56"/>
    </w:r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480" w:line="240" w:lineRule="auto"/>
      <w:contextualSpacing/>
    </w:pPr>
    <w:rPr>
      <w:rFonts w:eastAsiaTheme="minorEastAsia"/>
      <w:caps/>
      <w:color w:val="C5882B" w:themeColor="accent1"/>
      <w:sz w:val="44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caps/>
      <w:color w:val="C5882B" w:themeColor="accent1"/>
      <w:sz w:val="44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i/>
      <w:caps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sz w:val="3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sz w:val="36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b/>
      <w:caps/>
      <w:color w:val="C5882B" w:themeColor="accent1"/>
      <w:sz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i/>
      <w:caps/>
      <w:color w:val="C5882B" w:themeColor="accent1"/>
      <w:sz w:val="32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b/>
      <w:i/>
      <w:iCs/>
      <w:color w:val="C5882B" w:themeColor="accent1"/>
      <w:sz w:val="32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i/>
      <w:color w:val="C5882B" w:themeColor="accent1"/>
      <w:sz w:val="32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b/>
      <w:iCs/>
      <w:caps/>
      <w:sz w:val="28"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232F34" w:themeColor="text2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b/>
      <w:i/>
      <w:iCs/>
      <w:color w:val="C5882B" w:themeColor="accent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120" w:after="120" w:line="240" w:lineRule="auto"/>
      <w:contextualSpacing/>
    </w:pPr>
    <w:rPr>
      <w:i/>
      <w:iCs/>
      <w:sz w:val="28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sz w:val="28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120" w:after="120" w:line="240" w:lineRule="auto"/>
      <w:contextualSpacing/>
    </w:pPr>
    <w:rPr>
      <w:b/>
      <w:i/>
      <w:iCs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b/>
      <w:i/>
      <w:iCs/>
      <w:sz w:val="28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232F34" w:themeColor="text2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i/>
      <w:caps/>
      <w:smallCaps w:val="0"/>
      <w:color w:val="232F34" w:themeColor="text2"/>
      <w:spacing w:val="0"/>
    </w:rPr>
  </w:style>
  <w:style w:type="character" w:styleId="BookTitle">
    <w:name w:val="Book Title"/>
    <w:basedOn w:val="DefaultParagraphFont"/>
    <w:uiPriority w:val="33"/>
    <w:semiHidden/>
    <w:unhideWhenUsed/>
    <w:qFormat/>
    <w:rPr>
      <w:b w:val="0"/>
      <w:bCs/>
      <w:i w:val="0"/>
      <w:iCs/>
      <w:color w:val="C5882B" w:themeColor="accent1"/>
      <w:spacing w:val="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Cs/>
      <w:sz w:val="1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Date">
    <w:name w:val="Date"/>
    <w:basedOn w:val="Normal"/>
    <w:link w:val="DateChar"/>
    <w:uiPriority w:val="3"/>
    <w:unhideWhenUsed/>
    <w:qFormat/>
    <w:pPr>
      <w:spacing w:after="0" w:line="240" w:lineRule="auto"/>
      <w:jc w:val="right"/>
    </w:pPr>
    <w:rPr>
      <w:b/>
      <w:sz w:val="36"/>
    </w:rPr>
  </w:style>
  <w:style w:type="character" w:styleId="Emphasis">
    <w:name w:val="Emphasis"/>
    <w:basedOn w:val="DefaultParagraphFont"/>
    <w:uiPriority w:val="20"/>
    <w:unhideWhenUsed/>
    <w:qFormat/>
    <w:rPr>
      <w:color w:val="936520" w:themeColor="accent1" w:themeShade="BF"/>
    </w:rPr>
  </w:style>
  <w:style w:type="character" w:customStyle="1" w:styleId="DateChar">
    <w:name w:val="Date Char"/>
    <w:basedOn w:val="DefaultParagraphFont"/>
    <w:link w:val="Date"/>
    <w:uiPriority w:val="3"/>
    <w:rPr>
      <w:b/>
      <w:sz w:val="3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benson/Library/Containers/com.microsoft.Word/Data/Library/Application%20Support/Microsoft/Office/16.0/DTS/en-US%7b4599BCE3-2BF3-4E45-8B36-80CC46BF6C05%7d/%7bDFABD405-05CE-DF4B-9FBE-3278CA8A0E95%7dtf16382964.dotm" TargetMode="External"/></Relationships>
</file>

<file path=word/theme/theme1.xml><?xml version="1.0" encoding="utf-8"?>
<a:theme xmlns:a="http://schemas.openxmlformats.org/drawingml/2006/main" name="Office Theme">
  <a:themeElements>
    <a:clrScheme name="Custom 40">
      <a:dk1>
        <a:sysClr val="windowText" lastClr="000000"/>
      </a:dk1>
      <a:lt1>
        <a:sysClr val="window" lastClr="FFFFFF"/>
      </a:lt1>
      <a:dk2>
        <a:srgbClr val="232F34"/>
      </a:dk2>
      <a:lt2>
        <a:srgbClr val="FAF5EE"/>
      </a:lt2>
      <a:accent1>
        <a:srgbClr val="C5882B"/>
      </a:accent1>
      <a:accent2>
        <a:srgbClr val="337D8F"/>
      </a:accent2>
      <a:accent3>
        <a:srgbClr val="B55C40"/>
      </a:accent3>
      <a:accent4>
        <a:srgbClr val="78822B"/>
      </a:accent4>
      <a:accent5>
        <a:srgbClr val="DBBA4F"/>
      </a:accent5>
      <a:accent6>
        <a:srgbClr val="A3597A"/>
      </a:accent6>
      <a:hlink>
        <a:srgbClr val="2BB0B5"/>
      </a:hlink>
      <a:folHlink>
        <a:srgbClr val="B56996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  <SharedWithUsers xmlns="076c4da2-edcd-4a2e-9a18-fbe0f37ea4ac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362576-9904-411C-92BB-3C4B5651D2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E065A-B0B4-475F-9B7E-4B7C1C4C0CE4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customXml/itemProps3.xml><?xml version="1.0" encoding="utf-8"?>
<ds:datastoreItem xmlns:ds="http://schemas.openxmlformats.org/officeDocument/2006/customXml" ds:itemID="{F9B403AD-0BE0-8147-8FB1-F5A6EC3632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546D5C-0A54-418C-97FF-6B624517E3E4}"/>
</file>

<file path=docProps/app.xml><?xml version="1.0" encoding="utf-8"?>
<Properties xmlns="http://schemas.openxmlformats.org/officeDocument/2006/extended-properties" xmlns:vt="http://schemas.openxmlformats.org/officeDocument/2006/docPropsVTypes">
  <Template>{DFABD405-05CE-DF4B-9FBE-3278CA8A0E95}tf16382964.dotm</Template>
  <TotalTime>2</TotalTime>
  <Pages>3</Pages>
  <Words>151</Words>
  <Characters>427</Characters>
  <Application>Microsoft Office Word</Application>
  <DocSecurity>0</DocSecurity>
  <Lines>269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RocksMinerals_UnitCalendar</dc:title>
  <dc:subject/>
  <dc:creator>OCALI</dc:creator>
  <cp:keywords/>
  <dc:description/>
  <cp:lastModifiedBy>John Deever</cp:lastModifiedBy>
  <cp:revision>3</cp:revision>
  <dcterms:created xsi:type="dcterms:W3CDTF">2026-04-20T17:54:00Z</dcterms:created>
  <dcterms:modified xsi:type="dcterms:W3CDTF">2026-04-23T19:33:00Z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2aa342-8706-4288-bd11-ebb85995028c_Enabled">
    <vt:lpwstr>True</vt:lpwstr>
  </property>
  <property fmtid="{D5CDD505-2E9C-101B-9397-08002B2CF9AE}" pid="3" name="MSIP_Label_f42aa342-8706-4288-bd11-ebb85995028c_SiteId">
    <vt:lpwstr>72f988bf-86f1-41af-91ab-2d7cd011db47</vt:lpwstr>
  </property>
  <property fmtid="{D5CDD505-2E9C-101B-9397-08002B2CF9AE}" pid="4" name="MSIP_Label_f42aa342-8706-4288-bd11-ebb85995028c_Owner">
    <vt:lpwstr>v-shbahu@microsoft.com</vt:lpwstr>
  </property>
  <property fmtid="{D5CDD505-2E9C-101B-9397-08002B2CF9AE}" pid="5" name="MSIP_Label_f42aa342-8706-4288-bd11-ebb85995028c_SetDate">
    <vt:lpwstr>2018-05-15T09:22:12.8740449Z</vt:lpwstr>
  </property>
  <property fmtid="{D5CDD505-2E9C-101B-9397-08002B2CF9AE}" pid="6" name="MSIP_Label_f42aa342-8706-4288-bd11-ebb85995028c_Name">
    <vt:lpwstr>General</vt:lpwstr>
  </property>
  <property fmtid="{D5CDD505-2E9C-101B-9397-08002B2CF9AE}" pid="7" name="MSIP_Label_f42aa342-8706-4288-bd11-ebb85995028c_Application">
    <vt:lpwstr>Microsoft Azure Information Protection</vt:lpwstr>
  </property>
  <property fmtid="{D5CDD505-2E9C-101B-9397-08002B2CF9AE}" pid="8" name="MSIP_Label_f42aa342-8706-4288-bd11-ebb85995028c_Extended_MSFT_Method">
    <vt:lpwstr>Automatic</vt:lpwstr>
  </property>
  <property fmtid="{D5CDD505-2E9C-101B-9397-08002B2CF9AE}" pid="9" name="Sensitivity">
    <vt:lpwstr>General</vt:lpwstr>
  </property>
  <property fmtid="{D5CDD505-2E9C-101B-9397-08002B2CF9AE}" pid="10" name="ContentTypeId">
    <vt:lpwstr>0x0101003BCF7B2960E4DB44BE64584B12952AC4</vt:lpwstr>
  </property>
  <property fmtid="{D5CDD505-2E9C-101B-9397-08002B2CF9AE}" pid="11" name="Order">
    <vt:i4>932200</vt:i4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